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19" w:type="dxa"/>
        <w:tblInd w:w="108" w:type="dxa"/>
        <w:tblLook w:val="01E0"/>
      </w:tblPr>
      <w:tblGrid>
        <w:gridCol w:w="7547"/>
        <w:gridCol w:w="2268"/>
        <w:gridCol w:w="704"/>
      </w:tblGrid>
      <w:tr w:rsidR="00C45BA1" w:rsidRPr="005377CE" w:rsidTr="00857079">
        <w:trPr>
          <w:trHeight w:val="849"/>
        </w:trPr>
        <w:tc>
          <w:tcPr>
            <w:tcW w:w="10519" w:type="dxa"/>
            <w:gridSpan w:val="3"/>
          </w:tcPr>
          <w:p w:rsidR="00C45BA1" w:rsidRPr="005377CE" w:rsidRDefault="00C45BA1" w:rsidP="005377CE">
            <w:pPr>
              <w:tabs>
                <w:tab w:val="left" w:pos="2806"/>
                <w:tab w:val="left" w:pos="5454"/>
                <w:tab w:val="left" w:pos="8107"/>
              </w:tabs>
              <w:jc w:val="center"/>
              <w:rPr>
                <w:b/>
                <w:sz w:val="26"/>
                <w:szCs w:val="26"/>
                <w:lang w:val="pt-BR"/>
              </w:rPr>
            </w:pPr>
            <w:r w:rsidRPr="005377CE">
              <w:rPr>
                <w:b/>
                <w:sz w:val="26"/>
                <w:szCs w:val="26"/>
                <w:lang w:val="pt-BR"/>
              </w:rPr>
              <w:t xml:space="preserve">KỲ THI KHẢO SÁT CHẤT LƯỢNG LỚP 12 </w:t>
            </w:r>
          </w:p>
          <w:p w:rsidR="00C45BA1" w:rsidRPr="005377CE" w:rsidRDefault="00C45BA1" w:rsidP="005377CE">
            <w:pPr>
              <w:tabs>
                <w:tab w:val="left" w:pos="2806"/>
                <w:tab w:val="left" w:pos="5454"/>
                <w:tab w:val="left" w:pos="8107"/>
              </w:tabs>
              <w:jc w:val="center"/>
              <w:rPr>
                <w:b/>
                <w:sz w:val="26"/>
                <w:szCs w:val="26"/>
                <w:lang w:val="pt-BR"/>
              </w:rPr>
            </w:pPr>
            <w:r w:rsidRPr="005377CE">
              <w:rPr>
                <w:b/>
                <w:sz w:val="26"/>
                <w:szCs w:val="26"/>
                <w:lang w:val="pt-BR"/>
              </w:rPr>
              <w:t>BÀI THI: KHXH</w:t>
            </w:r>
          </w:p>
          <w:p w:rsidR="00C45BA1" w:rsidRPr="005377CE" w:rsidRDefault="00C45BA1" w:rsidP="005377CE">
            <w:pPr>
              <w:tabs>
                <w:tab w:val="left" w:pos="2806"/>
                <w:tab w:val="left" w:pos="5454"/>
                <w:tab w:val="left" w:pos="8107"/>
              </w:tabs>
              <w:jc w:val="center"/>
              <w:rPr>
                <w:b/>
                <w:sz w:val="26"/>
                <w:szCs w:val="26"/>
                <w:lang w:val="pt-BR"/>
              </w:rPr>
            </w:pPr>
            <w:r w:rsidRPr="005377CE">
              <w:rPr>
                <w:b/>
                <w:sz w:val="26"/>
                <w:szCs w:val="26"/>
                <w:lang w:val="pt-BR"/>
              </w:rPr>
              <w:t>Môn thi thành phần: Lịch Sử</w:t>
            </w:r>
          </w:p>
          <w:p w:rsidR="00C45BA1" w:rsidRPr="005377CE" w:rsidRDefault="00C45BA1" w:rsidP="005377CE">
            <w:pPr>
              <w:tabs>
                <w:tab w:val="left" w:pos="2806"/>
                <w:tab w:val="left" w:pos="5454"/>
                <w:tab w:val="left" w:pos="8107"/>
              </w:tabs>
              <w:jc w:val="center"/>
              <w:rPr>
                <w:i/>
                <w:sz w:val="26"/>
                <w:szCs w:val="26"/>
                <w:lang w:val="pt-BR"/>
              </w:rPr>
            </w:pPr>
            <w:r w:rsidRPr="005377CE">
              <w:rPr>
                <w:i/>
                <w:sz w:val="26"/>
                <w:szCs w:val="26"/>
                <w:lang w:val="pt-BR"/>
              </w:rPr>
              <w:t>Thời gian bàm bài: 50 phút (không kể thời gian giao đề)</w:t>
            </w:r>
          </w:p>
        </w:tc>
      </w:tr>
      <w:tr w:rsidR="00C45BA1" w:rsidRPr="005377CE" w:rsidTr="005377CE">
        <w:trPr>
          <w:trHeight w:val="474"/>
        </w:trPr>
        <w:tc>
          <w:tcPr>
            <w:tcW w:w="7547" w:type="dxa"/>
            <w:tcBorders>
              <w:right w:val="single" w:sz="4" w:space="0" w:color="auto"/>
            </w:tcBorders>
            <w:vAlign w:val="center"/>
          </w:tcPr>
          <w:p w:rsidR="00C45BA1" w:rsidRPr="005377CE" w:rsidRDefault="00C45BA1" w:rsidP="005377CE">
            <w:pPr>
              <w:tabs>
                <w:tab w:val="left" w:pos="2806"/>
                <w:tab w:val="left" w:pos="5454"/>
                <w:tab w:val="left" w:pos="8107"/>
              </w:tabs>
              <w:rPr>
                <w:b/>
                <w:sz w:val="26"/>
                <w:szCs w:val="26"/>
                <w:lang w:val="pt-BR"/>
              </w:rPr>
            </w:pPr>
            <w:r w:rsidRPr="005377CE">
              <w:rPr>
                <w:sz w:val="26"/>
                <w:szCs w:val="26"/>
                <w:lang w:val="pt-BR"/>
              </w:rPr>
              <w:t>Họ và tên............................................SBD ........................STT.............</w:t>
            </w:r>
          </w:p>
        </w:tc>
        <w:tc>
          <w:tcPr>
            <w:tcW w:w="2268" w:type="dxa"/>
            <w:tcBorders>
              <w:top w:val="single" w:sz="4" w:space="0" w:color="auto"/>
              <w:left w:val="single" w:sz="4" w:space="0" w:color="auto"/>
              <w:bottom w:val="single" w:sz="4" w:space="0" w:color="auto"/>
              <w:right w:val="single" w:sz="4" w:space="0" w:color="auto"/>
            </w:tcBorders>
            <w:vAlign w:val="center"/>
          </w:tcPr>
          <w:p w:rsidR="00C45BA1" w:rsidRPr="005377CE" w:rsidRDefault="00C45BA1" w:rsidP="005377CE">
            <w:pPr>
              <w:tabs>
                <w:tab w:val="left" w:pos="2806"/>
                <w:tab w:val="left" w:pos="5454"/>
                <w:tab w:val="left" w:pos="8107"/>
              </w:tabs>
              <w:jc w:val="center"/>
              <w:rPr>
                <w:b/>
                <w:sz w:val="26"/>
                <w:szCs w:val="26"/>
                <w:lang w:val="pt-BR"/>
              </w:rPr>
            </w:pPr>
            <w:r w:rsidRPr="005377CE">
              <w:rPr>
                <w:b/>
                <w:sz w:val="26"/>
                <w:szCs w:val="26"/>
                <w:lang w:val="pt-BR"/>
              </w:rPr>
              <w:t>Mã đề thi: 215</w:t>
            </w:r>
          </w:p>
        </w:tc>
        <w:tc>
          <w:tcPr>
            <w:tcW w:w="704" w:type="dxa"/>
            <w:tcBorders>
              <w:left w:val="single" w:sz="4" w:space="0" w:color="auto"/>
            </w:tcBorders>
            <w:vAlign w:val="center"/>
          </w:tcPr>
          <w:p w:rsidR="00C45BA1" w:rsidRPr="005377CE" w:rsidRDefault="00C45BA1" w:rsidP="005377CE">
            <w:pPr>
              <w:tabs>
                <w:tab w:val="left" w:pos="2806"/>
                <w:tab w:val="left" w:pos="5454"/>
                <w:tab w:val="left" w:pos="8107"/>
              </w:tabs>
              <w:jc w:val="center"/>
              <w:rPr>
                <w:b/>
                <w:sz w:val="26"/>
                <w:szCs w:val="26"/>
                <w:lang w:val="pt-BR"/>
              </w:rPr>
            </w:pPr>
          </w:p>
        </w:tc>
      </w:tr>
    </w:tbl>
    <w:p w:rsidR="00C45BA1" w:rsidRPr="00142178" w:rsidRDefault="00C45BA1" w:rsidP="00BC05CA">
      <w:pPr>
        <w:tabs>
          <w:tab w:val="left" w:pos="2806"/>
          <w:tab w:val="left" w:pos="5454"/>
          <w:tab w:val="left" w:pos="8107"/>
        </w:tabs>
        <w:rPr>
          <w:b/>
          <w:sz w:val="26"/>
          <w:szCs w:val="26"/>
        </w:rPr>
      </w:pPr>
      <w:r w:rsidRPr="00142178">
        <w:rPr>
          <w:b/>
          <w:sz w:val="26"/>
          <w:szCs w:val="26"/>
        </w:rPr>
        <w:t>Phần trắc nghiệm: Chọn phương án trả lời A, B, C hoặc D tương ứng với nội dung câu hỏi:</w:t>
      </w:r>
    </w:p>
    <w:p w:rsidR="00C45BA1" w:rsidRPr="00142178" w:rsidRDefault="00C45BA1" w:rsidP="00BC05CA">
      <w:pPr>
        <w:tabs>
          <w:tab w:val="left" w:pos="2806"/>
          <w:tab w:val="left" w:pos="5454"/>
          <w:tab w:val="left" w:pos="8107"/>
        </w:tabs>
        <w:autoSpaceDE w:val="0"/>
        <w:autoSpaceDN w:val="0"/>
        <w:adjustRightInd w:val="0"/>
        <w:rPr>
          <w:sz w:val="26"/>
          <w:szCs w:val="26"/>
        </w:rPr>
      </w:pPr>
      <w:r w:rsidRPr="00142178">
        <w:rPr>
          <w:b/>
          <w:sz w:val="26"/>
          <w:szCs w:val="26"/>
        </w:rPr>
        <w:t xml:space="preserve">Câu 1. </w:t>
      </w:r>
      <w:r w:rsidRPr="00142178">
        <w:rPr>
          <w:sz w:val="26"/>
          <w:szCs w:val="26"/>
        </w:rPr>
        <w:t>Nước Cộng hòa Cuba được thành lập (1959) là kết quả của cuộc đấu tranh chống chế độ nào sau đây?</w:t>
      </w:r>
    </w:p>
    <w:p w:rsidR="00C45BA1" w:rsidRPr="00142178" w:rsidRDefault="00C45BA1" w:rsidP="00BC05CA">
      <w:pPr>
        <w:tabs>
          <w:tab w:val="left" w:pos="2806"/>
          <w:tab w:val="left" w:pos="5454"/>
          <w:tab w:val="left" w:pos="8107"/>
        </w:tabs>
        <w:autoSpaceDE w:val="0"/>
        <w:autoSpaceDN w:val="0"/>
        <w:adjustRightInd w:val="0"/>
        <w:rPr>
          <w:sz w:val="26"/>
          <w:szCs w:val="26"/>
        </w:rPr>
      </w:pPr>
      <w:r w:rsidRPr="00142178">
        <w:rPr>
          <w:b/>
          <w:sz w:val="26"/>
          <w:szCs w:val="26"/>
        </w:rPr>
        <w:t xml:space="preserve">   A. </w:t>
      </w:r>
      <w:r w:rsidRPr="00142178">
        <w:rPr>
          <w:sz w:val="26"/>
          <w:szCs w:val="26"/>
        </w:rPr>
        <w:t xml:space="preserve">Chế độ thực dân cũ. </w:t>
      </w:r>
      <w:r w:rsidRPr="00142178">
        <w:rPr>
          <w:sz w:val="26"/>
          <w:szCs w:val="26"/>
        </w:rPr>
        <w:tab/>
      </w:r>
      <w:r w:rsidRPr="00142178">
        <w:rPr>
          <w:b/>
          <w:sz w:val="26"/>
          <w:szCs w:val="26"/>
        </w:rPr>
        <w:t xml:space="preserve">  </w:t>
      </w:r>
      <w:r>
        <w:rPr>
          <w:b/>
          <w:sz w:val="26"/>
          <w:szCs w:val="26"/>
          <w:lang w:val="en-US"/>
        </w:rPr>
        <w:t xml:space="preserve">                       </w:t>
      </w:r>
      <w:r w:rsidRPr="00142178">
        <w:rPr>
          <w:b/>
          <w:sz w:val="26"/>
          <w:szCs w:val="26"/>
        </w:rPr>
        <w:t xml:space="preserve">B. </w:t>
      </w:r>
      <w:r w:rsidRPr="00142178">
        <w:rPr>
          <w:sz w:val="26"/>
          <w:szCs w:val="26"/>
        </w:rPr>
        <w:t>Chế độ phân biệt chủng tộc.</w:t>
      </w:r>
      <w:r w:rsidRPr="00142178">
        <w:rPr>
          <w:sz w:val="26"/>
          <w:szCs w:val="26"/>
        </w:rPr>
        <w:tab/>
      </w:r>
    </w:p>
    <w:p w:rsidR="00C45BA1" w:rsidRPr="00142178" w:rsidRDefault="00C45BA1" w:rsidP="00BC05CA">
      <w:pPr>
        <w:tabs>
          <w:tab w:val="left" w:pos="2806"/>
          <w:tab w:val="left" w:pos="5454"/>
          <w:tab w:val="left" w:pos="8107"/>
        </w:tabs>
        <w:autoSpaceDE w:val="0"/>
        <w:autoSpaceDN w:val="0"/>
        <w:adjustRightInd w:val="0"/>
        <w:rPr>
          <w:rFonts w:eastAsia="SimSun"/>
          <w:sz w:val="26"/>
          <w:szCs w:val="26"/>
          <w:lang w:eastAsia="zh-CN"/>
        </w:rPr>
      </w:pPr>
      <w:r w:rsidRPr="00142178">
        <w:rPr>
          <w:b/>
          <w:sz w:val="26"/>
          <w:szCs w:val="26"/>
        </w:rPr>
        <w:t xml:space="preserve">   C. </w:t>
      </w:r>
      <w:r w:rsidRPr="00142178">
        <w:rPr>
          <w:sz w:val="26"/>
          <w:szCs w:val="26"/>
        </w:rPr>
        <w:t>Chế độ độc tài thân Mĩ.</w:t>
      </w:r>
      <w:r>
        <w:rPr>
          <w:sz w:val="26"/>
          <w:szCs w:val="26"/>
        </w:rPr>
        <w:t xml:space="preserve">                      </w:t>
      </w:r>
      <w:r w:rsidRPr="00142178">
        <w:rPr>
          <w:b/>
          <w:sz w:val="26"/>
          <w:szCs w:val="26"/>
        </w:rPr>
        <w:t xml:space="preserve">D. </w:t>
      </w:r>
      <w:r w:rsidRPr="00142178">
        <w:rPr>
          <w:sz w:val="26"/>
          <w:szCs w:val="26"/>
        </w:rPr>
        <w:t>Chủ nghĩa phát xít.</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2. </w:t>
      </w:r>
      <w:r w:rsidRPr="00142178">
        <w:rPr>
          <w:sz w:val="26"/>
          <w:szCs w:val="26"/>
        </w:rPr>
        <w:t>Sự kiện nào sau đây được đánh giá là sự chuẩn bị tất yếu đầu tiên có tính quyết định cho những bước phát triển nhảy vọt tiếp theo trong lịch sử dân tộc Việt Nam?</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Nước Việt Nam Dân chủ Cộng hòa ra đời (1945).</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B. </w:t>
      </w:r>
      <w:r w:rsidRPr="00142178">
        <w:rPr>
          <w:sz w:val="26"/>
          <w:szCs w:val="26"/>
        </w:rPr>
        <w:t>Đảng Cộng sản Việt Nam ra đời (1930).</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Nguyễn Ái Quốc tìm ra con đường cứu nước cho dân tộc (1920)</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D. </w:t>
      </w:r>
      <w:r w:rsidRPr="00142178">
        <w:rPr>
          <w:sz w:val="26"/>
          <w:szCs w:val="26"/>
        </w:rPr>
        <w:t>Cách mạng tháng Tám năm 1945 thành công.</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3. </w:t>
      </w:r>
      <w:r w:rsidRPr="00142178">
        <w:rPr>
          <w:sz w:val="26"/>
          <w:szCs w:val="26"/>
        </w:rPr>
        <w:t>Nhận định nào đánh giá đúng sự kiện Nhật đảo chính Pháp ngày 12 – 3 – 1945?</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 xml:space="preserve">chứng tỏ khí thế cách mạng đang bao trùm cả nước.   </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B. </w:t>
      </w:r>
      <w:r w:rsidRPr="00142178">
        <w:rPr>
          <w:sz w:val="26"/>
          <w:szCs w:val="26"/>
        </w:rPr>
        <w:t>chứng tỏ thực dân Pháp không đủ sức độc chiếm Việt Nam.</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tạo nên sự khủng hoảng chính trị sâu sắc, điều kiện tổng khởi nghĩa đã chín muồi.</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D. </w:t>
      </w:r>
      <w:r w:rsidRPr="00142178">
        <w:rPr>
          <w:sz w:val="26"/>
          <w:szCs w:val="26"/>
        </w:rPr>
        <w:t xml:space="preserve">tạo nên sự khủng hoảng chính trị sâu sắc song điều kiện khởi nghĩa chưa chín muồi.         </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4. </w:t>
      </w:r>
      <w:r w:rsidRPr="00142178">
        <w:rPr>
          <w:sz w:val="26"/>
          <w:szCs w:val="26"/>
        </w:rPr>
        <w:t>Điểm mới trong nội dung Hội nghị lần thứ VIII Ban Chấp hành Trung ương (5-1941) so với Luận cương chính trị (10 -1930) của Đảng Cộng sản Đông Dương?</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Xác định quyền lợi riêng của mỗi giai cấp phải phục tùng quyền lại chung của cả dân tộc</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B. </w:t>
      </w:r>
      <w:r w:rsidRPr="00142178">
        <w:rPr>
          <w:sz w:val="26"/>
          <w:szCs w:val="26"/>
        </w:rPr>
        <w:t>Thành lập nhà nước công – nông – binh của đông đảo quần chúng lao động</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Đặt dưới sự lãnh đạo của Đảng cộng sản Đông Dương</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D. </w:t>
      </w:r>
      <w:r w:rsidRPr="00142178">
        <w:rPr>
          <w:sz w:val="26"/>
          <w:szCs w:val="26"/>
        </w:rPr>
        <w:t>Thành lập ở mỗi nước Đông Dương một Đảng riêng để lãnh đạo cách mạng.</w:t>
      </w:r>
    </w:p>
    <w:p w:rsidR="00C45BA1" w:rsidRPr="00142178" w:rsidRDefault="00C45BA1" w:rsidP="00BC05CA">
      <w:pPr>
        <w:tabs>
          <w:tab w:val="left" w:pos="2806"/>
          <w:tab w:val="left" w:pos="5454"/>
          <w:tab w:val="left" w:pos="8107"/>
        </w:tabs>
        <w:rPr>
          <w:b/>
          <w:sz w:val="26"/>
          <w:szCs w:val="26"/>
          <w:lang w:val="pt-BR"/>
        </w:rPr>
      </w:pPr>
      <w:r w:rsidRPr="00142178">
        <w:rPr>
          <w:b/>
          <w:sz w:val="26"/>
          <w:szCs w:val="26"/>
        </w:rPr>
        <w:t xml:space="preserve">Câu 5. </w:t>
      </w:r>
      <w:r w:rsidRPr="00142178">
        <w:rPr>
          <w:sz w:val="26"/>
          <w:szCs w:val="26"/>
          <w:lang w:val="pt-BR"/>
        </w:rPr>
        <w:t>Trật tự thế giới hình thành sau Chiến tranh thế giới thứ hai có tên gọi là gì?</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T</w:t>
      </w:r>
      <w:r>
        <w:rPr>
          <w:sz w:val="26"/>
          <w:szCs w:val="26"/>
        </w:rPr>
        <w:t>rật tự Vécxai- Oasinh tơn.</w:t>
      </w:r>
      <w:r>
        <w:rPr>
          <w:sz w:val="26"/>
          <w:szCs w:val="26"/>
        </w:rPr>
        <w:tab/>
        <w:t xml:space="preserve">  </w:t>
      </w:r>
      <w:r w:rsidRPr="00142178">
        <w:rPr>
          <w:b/>
          <w:sz w:val="26"/>
          <w:szCs w:val="26"/>
        </w:rPr>
        <w:t xml:space="preserve">B. </w:t>
      </w:r>
      <w:r w:rsidRPr="00142178">
        <w:rPr>
          <w:sz w:val="26"/>
          <w:szCs w:val="26"/>
        </w:rPr>
        <w:t>Trật tự đa cực.</w:t>
      </w:r>
      <w:r w:rsidRPr="00142178">
        <w:rPr>
          <w:sz w:val="26"/>
          <w:szCs w:val="26"/>
        </w:rPr>
        <w:tab/>
      </w:r>
      <w:r w:rsidRPr="00142178">
        <w:rPr>
          <w:sz w:val="26"/>
          <w:szCs w:val="26"/>
        </w:rPr>
        <w:tab/>
      </w:r>
      <w:r w:rsidRPr="00142178">
        <w:rPr>
          <w:sz w:val="26"/>
          <w:szCs w:val="26"/>
        </w:rPr>
        <w:tab/>
      </w:r>
      <w:r w:rsidRPr="00142178">
        <w:rPr>
          <w:sz w:val="26"/>
          <w:szCs w:val="26"/>
        </w:rPr>
        <w:tab/>
        <w:t xml:space="preserve"> </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Trật tự đơn cực.</w:t>
      </w:r>
      <w:r w:rsidRPr="00142178">
        <w:rPr>
          <w:sz w:val="26"/>
          <w:szCs w:val="26"/>
        </w:rPr>
        <w:tab/>
      </w:r>
      <w:r w:rsidRPr="00142178">
        <w:rPr>
          <w:sz w:val="26"/>
          <w:szCs w:val="26"/>
        </w:rPr>
        <w:tab/>
      </w:r>
      <w:r w:rsidRPr="00142178">
        <w:rPr>
          <w:b/>
          <w:sz w:val="26"/>
          <w:szCs w:val="26"/>
        </w:rPr>
        <w:t xml:space="preserve">  D. </w:t>
      </w:r>
      <w:r w:rsidRPr="00142178">
        <w:rPr>
          <w:sz w:val="26"/>
          <w:szCs w:val="26"/>
        </w:rPr>
        <w:t>Trật tự hai cực Ianta.</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6. </w:t>
      </w:r>
      <w:r w:rsidRPr="00142178">
        <w:rPr>
          <w:sz w:val="26"/>
          <w:szCs w:val="26"/>
        </w:rPr>
        <w:t>Quốc gia nào trở thành trung tâm kinh tế-tài chính lớn nhất thế giới trong hai mươi năm đầu sau Chiến tranh thế giới thứ hai?</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Nhật Bản.</w:t>
      </w:r>
      <w:r w:rsidRPr="00142178">
        <w:rPr>
          <w:sz w:val="26"/>
          <w:szCs w:val="26"/>
        </w:rPr>
        <w:tab/>
      </w:r>
      <w:r w:rsidRPr="00142178">
        <w:rPr>
          <w:b/>
          <w:sz w:val="26"/>
          <w:szCs w:val="26"/>
        </w:rPr>
        <w:t xml:space="preserve">  B. </w:t>
      </w:r>
      <w:r w:rsidRPr="00142178">
        <w:rPr>
          <w:sz w:val="26"/>
          <w:szCs w:val="26"/>
        </w:rPr>
        <w:t>Anh.</w:t>
      </w:r>
      <w:r w:rsidRPr="00142178">
        <w:rPr>
          <w:sz w:val="26"/>
          <w:szCs w:val="26"/>
        </w:rPr>
        <w:tab/>
      </w:r>
      <w:r w:rsidRPr="00142178">
        <w:rPr>
          <w:b/>
          <w:sz w:val="26"/>
          <w:szCs w:val="26"/>
        </w:rPr>
        <w:t xml:space="preserve"> C. </w:t>
      </w:r>
      <w:r w:rsidRPr="00142178">
        <w:rPr>
          <w:sz w:val="26"/>
          <w:szCs w:val="26"/>
        </w:rPr>
        <w:t>Tây Âu.</w:t>
      </w:r>
      <w:r w:rsidRPr="00142178">
        <w:rPr>
          <w:sz w:val="26"/>
          <w:szCs w:val="26"/>
        </w:rPr>
        <w:tab/>
      </w:r>
      <w:r w:rsidRPr="00142178">
        <w:rPr>
          <w:b/>
          <w:sz w:val="26"/>
          <w:szCs w:val="26"/>
        </w:rPr>
        <w:t xml:space="preserve">  D. </w:t>
      </w:r>
      <w:r w:rsidRPr="00142178">
        <w:rPr>
          <w:sz w:val="26"/>
          <w:szCs w:val="26"/>
        </w:rPr>
        <w:t>Mĩ.</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7. </w:t>
      </w:r>
      <w:r w:rsidRPr="00142178">
        <w:rPr>
          <w:sz w:val="26"/>
          <w:szCs w:val="26"/>
        </w:rPr>
        <w:t>Sự kiện nào đánh dấu thắng lợi của phong trào giải phóng dân tộc ở Ấn Độ sau Chiến tranh thế giới thứ hai?</w:t>
      </w:r>
    </w:p>
    <w:p w:rsidR="00C45BA1" w:rsidRDefault="00C45BA1" w:rsidP="00BC05CA">
      <w:pPr>
        <w:tabs>
          <w:tab w:val="left" w:pos="2806"/>
          <w:tab w:val="left" w:pos="5454"/>
          <w:tab w:val="left" w:pos="8107"/>
        </w:tabs>
        <w:rPr>
          <w:sz w:val="26"/>
          <w:szCs w:val="26"/>
          <w:lang w:val="en-US"/>
        </w:rPr>
      </w:pPr>
      <w:r w:rsidRPr="00142178">
        <w:rPr>
          <w:b/>
          <w:sz w:val="26"/>
          <w:szCs w:val="26"/>
        </w:rPr>
        <w:t xml:space="preserve">   A. </w:t>
      </w:r>
      <w:r w:rsidRPr="00142178">
        <w:rPr>
          <w:sz w:val="26"/>
          <w:szCs w:val="26"/>
        </w:rPr>
        <w:t>Cuộc khởi nghĩa vũ trang ở Bombay.</w:t>
      </w:r>
      <w:r>
        <w:rPr>
          <w:sz w:val="26"/>
          <w:szCs w:val="26"/>
          <w:lang w:val="en-US"/>
        </w:rPr>
        <w:t xml:space="preserve">     </w:t>
      </w:r>
    </w:p>
    <w:p w:rsidR="00C45BA1" w:rsidRPr="00142178" w:rsidRDefault="00C45BA1" w:rsidP="00BC05CA">
      <w:pPr>
        <w:tabs>
          <w:tab w:val="left" w:pos="2806"/>
          <w:tab w:val="left" w:pos="5454"/>
          <w:tab w:val="left" w:pos="8107"/>
        </w:tabs>
        <w:rPr>
          <w:sz w:val="26"/>
          <w:szCs w:val="26"/>
        </w:rPr>
      </w:pPr>
      <w:r>
        <w:rPr>
          <w:sz w:val="26"/>
          <w:szCs w:val="26"/>
          <w:lang w:val="en-US"/>
        </w:rPr>
        <w:t xml:space="preserve">   </w:t>
      </w:r>
      <w:r w:rsidRPr="00142178">
        <w:rPr>
          <w:b/>
          <w:sz w:val="26"/>
          <w:szCs w:val="26"/>
        </w:rPr>
        <w:t xml:space="preserve">B. </w:t>
      </w:r>
      <w:r w:rsidRPr="00142178">
        <w:rPr>
          <w:sz w:val="26"/>
          <w:szCs w:val="26"/>
        </w:rPr>
        <w:t>Ấn Độ tuyên bố độc lâp và thành lập Cộng hòa Ấn Độ.</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Hai nhà nước tự trị Ấn Độ và Pakixtan ra đời.</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D. </w:t>
      </w:r>
      <w:r w:rsidRPr="00142178">
        <w:rPr>
          <w:sz w:val="26"/>
          <w:szCs w:val="26"/>
        </w:rPr>
        <w:t>Anh hứa trao quyền tự trị cho Ấn Độ.</w:t>
      </w:r>
    </w:p>
    <w:p w:rsidR="00C45BA1" w:rsidRPr="00142178" w:rsidRDefault="00C45BA1" w:rsidP="00BC05CA">
      <w:pPr>
        <w:tabs>
          <w:tab w:val="left" w:pos="2806"/>
          <w:tab w:val="left" w:pos="5454"/>
          <w:tab w:val="left" w:pos="8107"/>
        </w:tabs>
        <w:rPr>
          <w:b/>
          <w:sz w:val="26"/>
          <w:szCs w:val="26"/>
        </w:rPr>
      </w:pPr>
      <w:r w:rsidRPr="00142178">
        <w:rPr>
          <w:b/>
          <w:sz w:val="26"/>
          <w:szCs w:val="26"/>
        </w:rPr>
        <w:t xml:space="preserve">Câu 8. </w:t>
      </w:r>
      <w:r w:rsidRPr="00142178">
        <w:rPr>
          <w:sz w:val="26"/>
          <w:szCs w:val="26"/>
          <w:lang w:val="it-IT"/>
        </w:rPr>
        <w:t xml:space="preserve">Nhận xét nào sau đây </w:t>
      </w:r>
      <w:r w:rsidRPr="00142178">
        <w:rPr>
          <w:b/>
          <w:sz w:val="26"/>
          <w:szCs w:val="26"/>
          <w:lang w:val="it-IT"/>
        </w:rPr>
        <w:t>không</w:t>
      </w:r>
      <w:r w:rsidRPr="00142178">
        <w:rPr>
          <w:sz w:val="26"/>
          <w:szCs w:val="26"/>
          <w:lang w:val="it-IT"/>
        </w:rPr>
        <w:t xml:space="preserve"> đúng về phong trào cách mạng 1930 -1931 ở Việt Nam?</w:t>
      </w:r>
    </w:p>
    <w:p w:rsidR="00C45BA1" w:rsidRPr="00142178" w:rsidRDefault="00C45BA1" w:rsidP="00BC05CA">
      <w:pPr>
        <w:tabs>
          <w:tab w:val="left" w:pos="2806"/>
          <w:tab w:val="left" w:pos="5454"/>
          <w:tab w:val="left" w:pos="8107"/>
        </w:tabs>
        <w:rPr>
          <w:b/>
          <w:sz w:val="26"/>
          <w:szCs w:val="26"/>
        </w:rPr>
      </w:pPr>
      <w:r w:rsidRPr="00142178">
        <w:rPr>
          <w:b/>
          <w:sz w:val="26"/>
          <w:szCs w:val="26"/>
        </w:rPr>
        <w:t xml:space="preserve">   A. </w:t>
      </w:r>
      <w:r w:rsidRPr="00142178">
        <w:rPr>
          <w:sz w:val="26"/>
          <w:szCs w:val="26"/>
          <w:lang w:val="it-IT"/>
        </w:rPr>
        <w:t>Thành lập được mặt trận dân tộc thống nhấ</w:t>
      </w:r>
      <w:r>
        <w:rPr>
          <w:sz w:val="26"/>
          <w:szCs w:val="26"/>
          <w:lang w:val="it-IT"/>
        </w:rPr>
        <w:t xml:space="preserve">t. </w:t>
      </w:r>
      <w:r w:rsidRPr="00142178">
        <w:rPr>
          <w:b/>
          <w:sz w:val="26"/>
          <w:szCs w:val="26"/>
        </w:rPr>
        <w:t xml:space="preserve">B. </w:t>
      </w:r>
      <w:r w:rsidRPr="00142178">
        <w:rPr>
          <w:sz w:val="26"/>
          <w:szCs w:val="26"/>
          <w:lang w:val="it-IT"/>
        </w:rPr>
        <w:t>Hình thức đấu tranh phong phú và quyết liệt.</w:t>
      </w:r>
    </w:p>
    <w:p w:rsidR="00C45BA1" w:rsidRPr="00142178" w:rsidRDefault="00C45BA1" w:rsidP="00BC05CA">
      <w:pPr>
        <w:tabs>
          <w:tab w:val="left" w:pos="2806"/>
          <w:tab w:val="left" w:pos="5454"/>
          <w:tab w:val="left" w:pos="8107"/>
        </w:tabs>
        <w:rPr>
          <w:b/>
          <w:sz w:val="26"/>
          <w:szCs w:val="26"/>
        </w:rPr>
      </w:pPr>
      <w:r w:rsidRPr="00142178">
        <w:rPr>
          <w:b/>
          <w:sz w:val="26"/>
          <w:szCs w:val="26"/>
        </w:rPr>
        <w:t xml:space="preserve">   C. </w:t>
      </w:r>
      <w:r w:rsidRPr="00142178">
        <w:rPr>
          <w:sz w:val="26"/>
          <w:szCs w:val="26"/>
          <w:lang w:val="it-IT"/>
        </w:rPr>
        <w:t>Hình thành liên minh công – nông.</w:t>
      </w:r>
      <w:r>
        <w:rPr>
          <w:sz w:val="26"/>
          <w:szCs w:val="26"/>
        </w:rPr>
        <w:t xml:space="preserve">      </w:t>
      </w:r>
      <w:r>
        <w:rPr>
          <w:b/>
          <w:sz w:val="26"/>
          <w:szCs w:val="26"/>
          <w:lang w:val="en-US"/>
        </w:rPr>
        <w:t xml:space="preserve"> </w:t>
      </w:r>
      <w:r w:rsidRPr="00142178">
        <w:rPr>
          <w:b/>
          <w:sz w:val="26"/>
          <w:szCs w:val="26"/>
        </w:rPr>
        <w:t xml:space="preserve">D. </w:t>
      </w:r>
      <w:r w:rsidRPr="00142178">
        <w:rPr>
          <w:sz w:val="26"/>
          <w:szCs w:val="26"/>
          <w:lang w:val="it-IT"/>
        </w:rPr>
        <w:t>Là một phong trào cách mạng có quy mô rộng lớn.</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9. </w:t>
      </w:r>
      <w:r w:rsidRPr="00142178">
        <w:rPr>
          <w:sz w:val="26"/>
          <w:szCs w:val="26"/>
        </w:rPr>
        <w:t>Đâu là một trong những nội dung của Chính sách kinh tế mới (1921) ở nước Nga Xô viết?</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Nhà nước trưng thu lương thực thừa của nông dân.</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B. </w:t>
      </w:r>
      <w:r w:rsidRPr="00142178">
        <w:rPr>
          <w:sz w:val="26"/>
          <w:szCs w:val="26"/>
        </w:rPr>
        <w:t>Nông dân toàn quyền sử dụng lương thực thừa.</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Tập thể hóa nông nghiệp, chuyển sang sản xuất quy mô lớn.</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D. </w:t>
      </w:r>
      <w:r w:rsidRPr="00142178">
        <w:rPr>
          <w:sz w:val="26"/>
          <w:szCs w:val="26"/>
        </w:rPr>
        <w:t>Tịch thu ruộng đất của địa chủ phong kiến chia cho nông dân.</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10. </w:t>
      </w:r>
      <w:r w:rsidRPr="00142178">
        <w:rPr>
          <w:sz w:val="26"/>
          <w:szCs w:val="26"/>
        </w:rPr>
        <w:t>Hội Việt Nam Cách mạng Thanh niên đã truyền bá tư tưởng, lí luận nào sau đây vào Việt Nam?</w:t>
      </w:r>
    </w:p>
    <w:p w:rsidR="00C45BA1" w:rsidRPr="00142178" w:rsidRDefault="00C45BA1" w:rsidP="00BC05CA">
      <w:pPr>
        <w:shd w:val="clear" w:color="auto" w:fill="FFFFFF"/>
        <w:tabs>
          <w:tab w:val="left" w:pos="2806"/>
          <w:tab w:val="left" w:pos="5454"/>
          <w:tab w:val="left" w:pos="8107"/>
        </w:tabs>
        <w:rPr>
          <w:sz w:val="26"/>
          <w:szCs w:val="26"/>
        </w:rPr>
      </w:pPr>
      <w:r w:rsidRPr="00142178">
        <w:rPr>
          <w:b/>
          <w:sz w:val="26"/>
          <w:szCs w:val="26"/>
        </w:rPr>
        <w:t xml:space="preserve">   A. </w:t>
      </w:r>
      <w:r w:rsidRPr="00142178">
        <w:rPr>
          <w:sz w:val="26"/>
          <w:szCs w:val="26"/>
        </w:rPr>
        <w:t>Chủ nghĩa Tam dân.</w:t>
      </w:r>
      <w:r w:rsidRPr="00142178">
        <w:rPr>
          <w:sz w:val="26"/>
          <w:szCs w:val="26"/>
        </w:rPr>
        <w:tab/>
      </w:r>
      <w:r w:rsidRPr="00142178">
        <w:rPr>
          <w:sz w:val="26"/>
          <w:szCs w:val="26"/>
        </w:rPr>
        <w:tab/>
      </w:r>
      <w:r w:rsidRPr="00142178">
        <w:rPr>
          <w:b/>
          <w:sz w:val="26"/>
          <w:szCs w:val="26"/>
        </w:rPr>
        <w:t xml:space="preserve">  B. </w:t>
      </w:r>
      <w:r w:rsidRPr="00142178">
        <w:rPr>
          <w:sz w:val="26"/>
          <w:szCs w:val="26"/>
        </w:rPr>
        <w:t>Lí luận đấu tranh giai cấp.</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Lí luận giải phóng dân tộc.</w:t>
      </w:r>
      <w:r w:rsidRPr="00142178">
        <w:rPr>
          <w:sz w:val="26"/>
          <w:szCs w:val="26"/>
        </w:rPr>
        <w:tab/>
      </w:r>
      <w:r w:rsidRPr="00142178">
        <w:rPr>
          <w:b/>
          <w:sz w:val="26"/>
          <w:szCs w:val="26"/>
        </w:rPr>
        <w:t xml:space="preserve">  D. </w:t>
      </w:r>
      <w:r w:rsidRPr="00142178">
        <w:rPr>
          <w:sz w:val="26"/>
          <w:szCs w:val="26"/>
        </w:rPr>
        <w:t>Triết học Ánh sáng.</w:t>
      </w:r>
      <w:r w:rsidRPr="00142178">
        <w:rPr>
          <w:sz w:val="26"/>
          <w:szCs w:val="26"/>
        </w:rPr>
        <w:tab/>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11. </w:t>
      </w:r>
      <w:r w:rsidRPr="00142178">
        <w:rPr>
          <w:sz w:val="26"/>
          <w:szCs w:val="26"/>
        </w:rPr>
        <w:t>Phong trào dân chủ 1936-1939 có điểm nào tương đồng so với phong trào cách mạng 1930-1931?</w:t>
      </w:r>
    </w:p>
    <w:p w:rsidR="00C45BA1" w:rsidRDefault="00C45BA1" w:rsidP="00BC05CA">
      <w:pPr>
        <w:tabs>
          <w:tab w:val="left" w:pos="2806"/>
          <w:tab w:val="left" w:pos="5454"/>
          <w:tab w:val="left" w:pos="8107"/>
        </w:tabs>
        <w:rPr>
          <w:b/>
          <w:sz w:val="26"/>
          <w:szCs w:val="26"/>
        </w:rPr>
      </w:pPr>
      <w:r w:rsidRPr="00142178">
        <w:rPr>
          <w:b/>
          <w:sz w:val="26"/>
          <w:szCs w:val="26"/>
        </w:rPr>
        <w:t xml:space="preserve">   A. </w:t>
      </w:r>
      <w:r w:rsidRPr="00142178">
        <w:rPr>
          <w:sz w:val="26"/>
          <w:szCs w:val="26"/>
        </w:rPr>
        <w:t>Giai cấp lãnh đạo</w:t>
      </w:r>
      <w:r w:rsidRPr="00142178">
        <w:rPr>
          <w:sz w:val="26"/>
          <w:szCs w:val="26"/>
        </w:rPr>
        <w:tab/>
      </w:r>
      <w:r>
        <w:rPr>
          <w:sz w:val="26"/>
          <w:szCs w:val="26"/>
          <w:lang w:val="en-US"/>
        </w:rPr>
        <w:t xml:space="preserve">                             </w:t>
      </w:r>
      <w:r w:rsidRPr="00142178">
        <w:rPr>
          <w:b/>
          <w:sz w:val="26"/>
          <w:szCs w:val="26"/>
        </w:rPr>
        <w:t xml:space="preserve">B. </w:t>
      </w:r>
      <w:r w:rsidRPr="00142178">
        <w:rPr>
          <w:sz w:val="26"/>
          <w:szCs w:val="26"/>
        </w:rPr>
        <w:t>Phương pháp đấu tranh</w:t>
      </w:r>
      <w:r>
        <w:rPr>
          <w:sz w:val="26"/>
          <w:szCs w:val="26"/>
          <w:lang w:val="en-US"/>
        </w:rPr>
        <w:t xml:space="preserve"> </w:t>
      </w:r>
      <w:r w:rsidRPr="00142178">
        <w:rPr>
          <w:b/>
          <w:sz w:val="26"/>
          <w:szCs w:val="26"/>
        </w:rPr>
        <w:t xml:space="preserve"> </w:t>
      </w:r>
    </w:p>
    <w:p w:rsidR="00C45BA1" w:rsidRPr="00142178" w:rsidRDefault="00C45BA1" w:rsidP="00BC05CA">
      <w:pPr>
        <w:tabs>
          <w:tab w:val="left" w:pos="2806"/>
          <w:tab w:val="left" w:pos="5454"/>
          <w:tab w:val="left" w:pos="8107"/>
        </w:tabs>
        <w:rPr>
          <w:sz w:val="26"/>
          <w:szCs w:val="26"/>
        </w:rPr>
      </w:pPr>
      <w:r>
        <w:rPr>
          <w:b/>
          <w:sz w:val="26"/>
          <w:szCs w:val="26"/>
          <w:lang w:val="en-US"/>
        </w:rPr>
        <w:t xml:space="preserve">  </w:t>
      </w:r>
      <w:r w:rsidRPr="00142178">
        <w:rPr>
          <w:b/>
          <w:sz w:val="26"/>
          <w:szCs w:val="26"/>
        </w:rPr>
        <w:t xml:space="preserve">C. </w:t>
      </w:r>
      <w:r w:rsidRPr="00142178">
        <w:rPr>
          <w:sz w:val="26"/>
          <w:szCs w:val="26"/>
        </w:rPr>
        <w:t>Mục tiêu trước mắt</w:t>
      </w:r>
      <w:r w:rsidRPr="00142178">
        <w:rPr>
          <w:sz w:val="26"/>
          <w:szCs w:val="26"/>
        </w:rPr>
        <w:tab/>
      </w:r>
      <w:r w:rsidRPr="00142178">
        <w:rPr>
          <w:b/>
          <w:sz w:val="26"/>
          <w:szCs w:val="26"/>
        </w:rPr>
        <w:t xml:space="preserve">  </w:t>
      </w:r>
      <w:r>
        <w:rPr>
          <w:b/>
          <w:sz w:val="26"/>
          <w:szCs w:val="26"/>
          <w:lang w:val="en-US"/>
        </w:rPr>
        <w:t xml:space="preserve">                           </w:t>
      </w:r>
      <w:r w:rsidRPr="00142178">
        <w:rPr>
          <w:b/>
          <w:sz w:val="26"/>
          <w:szCs w:val="26"/>
        </w:rPr>
        <w:t xml:space="preserve">D. </w:t>
      </w:r>
      <w:r w:rsidRPr="00142178">
        <w:rPr>
          <w:sz w:val="26"/>
          <w:szCs w:val="26"/>
        </w:rPr>
        <w:t>Lực lượng tham gia</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12. </w:t>
      </w:r>
      <w:r w:rsidRPr="00142178">
        <w:rPr>
          <w:bCs/>
          <w:sz w:val="26"/>
          <w:szCs w:val="26"/>
        </w:rPr>
        <w:t>Quốc gia nào sau đây trở thành s</w:t>
      </w:r>
      <w:r w:rsidRPr="00142178">
        <w:rPr>
          <w:sz w:val="26"/>
          <w:szCs w:val="26"/>
        </w:rPr>
        <w:t>iêu cường tài chính số một thế giới và chủ nợ lớn nhất thế giới từ nửa sau những năm 80 thế kỉ XX?</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Pr>
          <w:sz w:val="26"/>
          <w:szCs w:val="26"/>
        </w:rPr>
        <w:t xml:space="preserve">Mĩ.            </w:t>
      </w:r>
      <w:r w:rsidRPr="00142178">
        <w:rPr>
          <w:b/>
          <w:sz w:val="26"/>
          <w:szCs w:val="26"/>
        </w:rPr>
        <w:t xml:space="preserve">  B. </w:t>
      </w:r>
      <w:r>
        <w:rPr>
          <w:sz w:val="26"/>
          <w:szCs w:val="26"/>
        </w:rPr>
        <w:t xml:space="preserve">Liên Xô                         </w:t>
      </w:r>
      <w:r w:rsidRPr="00142178">
        <w:rPr>
          <w:b/>
          <w:sz w:val="26"/>
          <w:szCs w:val="26"/>
        </w:rPr>
        <w:t xml:space="preserve">C. </w:t>
      </w:r>
      <w:r w:rsidRPr="00142178">
        <w:rPr>
          <w:sz w:val="26"/>
          <w:szCs w:val="26"/>
        </w:rPr>
        <w:t>Nhật Bản.</w:t>
      </w:r>
      <w:r w:rsidRPr="00142178">
        <w:rPr>
          <w:sz w:val="26"/>
          <w:szCs w:val="26"/>
        </w:rPr>
        <w:tab/>
      </w:r>
      <w:r w:rsidRPr="00142178">
        <w:rPr>
          <w:sz w:val="26"/>
          <w:szCs w:val="26"/>
        </w:rPr>
        <w:tab/>
      </w:r>
      <w:r w:rsidRPr="00142178">
        <w:rPr>
          <w:b/>
          <w:sz w:val="26"/>
          <w:szCs w:val="26"/>
        </w:rPr>
        <w:t xml:space="preserve">  D. </w:t>
      </w:r>
      <w:r w:rsidRPr="00142178">
        <w:rPr>
          <w:sz w:val="26"/>
          <w:szCs w:val="26"/>
        </w:rPr>
        <w:t>Anh.</w:t>
      </w:r>
    </w:p>
    <w:p w:rsidR="00C45BA1" w:rsidRPr="00142178" w:rsidRDefault="00C45BA1" w:rsidP="00BC05CA">
      <w:pPr>
        <w:shd w:val="clear" w:color="auto" w:fill="FFFFFF"/>
        <w:tabs>
          <w:tab w:val="left" w:pos="2806"/>
          <w:tab w:val="left" w:pos="5454"/>
          <w:tab w:val="left" w:pos="8107"/>
        </w:tabs>
        <w:rPr>
          <w:sz w:val="26"/>
          <w:szCs w:val="26"/>
        </w:rPr>
      </w:pPr>
      <w:r w:rsidRPr="00142178">
        <w:rPr>
          <w:b/>
          <w:sz w:val="26"/>
          <w:szCs w:val="26"/>
        </w:rPr>
        <w:t xml:space="preserve">Câu 13. </w:t>
      </w:r>
      <w:r w:rsidRPr="00142178">
        <w:rPr>
          <w:sz w:val="26"/>
          <w:szCs w:val="26"/>
        </w:rPr>
        <w:t>Quốc gia nào sau đây phải chịu một phần trách nhiệm trong việc để bùng nổ Chiến tranh thế giới thứ hai (1939 – 1945)?</w:t>
      </w:r>
    </w:p>
    <w:p w:rsidR="00C45BA1" w:rsidRPr="00142178" w:rsidRDefault="00C45BA1" w:rsidP="00BC05CA">
      <w:pPr>
        <w:shd w:val="clear" w:color="auto" w:fill="FFFFFF"/>
        <w:tabs>
          <w:tab w:val="left" w:pos="2806"/>
          <w:tab w:val="left" w:pos="5454"/>
          <w:tab w:val="left" w:pos="8107"/>
        </w:tabs>
        <w:rPr>
          <w:sz w:val="26"/>
          <w:szCs w:val="26"/>
          <w:lang w:val="pt-BR"/>
        </w:rPr>
      </w:pPr>
      <w:r w:rsidRPr="00142178">
        <w:rPr>
          <w:b/>
          <w:sz w:val="26"/>
          <w:szCs w:val="26"/>
        </w:rPr>
        <w:t xml:space="preserve">   A. </w:t>
      </w:r>
      <w:r>
        <w:rPr>
          <w:sz w:val="26"/>
          <w:szCs w:val="26"/>
        </w:rPr>
        <w:t>Xécbia.</w:t>
      </w:r>
      <w:r>
        <w:rPr>
          <w:sz w:val="26"/>
          <w:szCs w:val="26"/>
        </w:rPr>
        <w:tab/>
      </w:r>
      <w:r w:rsidRPr="00142178">
        <w:rPr>
          <w:b/>
          <w:sz w:val="26"/>
          <w:szCs w:val="26"/>
          <w:lang w:val="pt-BR"/>
        </w:rPr>
        <w:t xml:space="preserve">  B. </w:t>
      </w:r>
      <w:r w:rsidRPr="00142178">
        <w:rPr>
          <w:sz w:val="26"/>
          <w:szCs w:val="26"/>
        </w:rPr>
        <w:t>Nga.</w:t>
      </w:r>
      <w:r w:rsidRPr="00142178">
        <w:rPr>
          <w:sz w:val="26"/>
          <w:szCs w:val="26"/>
          <w:lang w:val="pt-BR"/>
        </w:rPr>
        <w:tab/>
      </w:r>
      <w:r w:rsidRPr="00142178">
        <w:rPr>
          <w:b/>
          <w:sz w:val="26"/>
          <w:szCs w:val="26"/>
          <w:lang w:val="pt-BR"/>
        </w:rPr>
        <w:t xml:space="preserve">  C. </w:t>
      </w:r>
      <w:r w:rsidRPr="00142178">
        <w:rPr>
          <w:sz w:val="26"/>
          <w:szCs w:val="26"/>
        </w:rPr>
        <w:t>Áo-Hung.</w:t>
      </w:r>
      <w:r w:rsidRPr="00142178">
        <w:rPr>
          <w:sz w:val="26"/>
          <w:szCs w:val="26"/>
        </w:rPr>
        <w:tab/>
      </w:r>
      <w:r w:rsidRPr="00142178">
        <w:rPr>
          <w:sz w:val="26"/>
          <w:szCs w:val="26"/>
        </w:rPr>
        <w:tab/>
      </w:r>
      <w:r w:rsidRPr="00142178">
        <w:rPr>
          <w:sz w:val="26"/>
          <w:szCs w:val="26"/>
        </w:rPr>
        <w:tab/>
      </w:r>
      <w:r w:rsidRPr="00142178">
        <w:rPr>
          <w:sz w:val="26"/>
          <w:szCs w:val="26"/>
          <w:lang w:val="pt-BR"/>
        </w:rPr>
        <w:tab/>
      </w:r>
      <w:r w:rsidRPr="00142178">
        <w:rPr>
          <w:b/>
          <w:sz w:val="26"/>
          <w:szCs w:val="26"/>
          <w:lang w:val="pt-BR"/>
        </w:rPr>
        <w:t xml:space="preserve">  D. </w:t>
      </w:r>
      <w:r w:rsidRPr="00142178">
        <w:rPr>
          <w:sz w:val="26"/>
          <w:szCs w:val="26"/>
        </w:rPr>
        <w:t>Anh.</w:t>
      </w:r>
    </w:p>
    <w:p w:rsidR="00C45BA1" w:rsidRPr="00142178" w:rsidRDefault="00C45BA1" w:rsidP="00BC05CA">
      <w:pPr>
        <w:tabs>
          <w:tab w:val="left" w:pos="2806"/>
          <w:tab w:val="left" w:pos="5454"/>
          <w:tab w:val="left" w:pos="8107"/>
        </w:tabs>
        <w:rPr>
          <w:sz w:val="26"/>
          <w:szCs w:val="26"/>
        </w:rPr>
      </w:pPr>
      <w:r w:rsidRPr="00142178">
        <w:rPr>
          <w:b/>
          <w:sz w:val="26"/>
          <w:szCs w:val="26"/>
          <w:lang w:val="pt-BR"/>
        </w:rPr>
        <w:t xml:space="preserve">Câu 14. </w:t>
      </w:r>
      <w:r w:rsidRPr="00142178">
        <w:rPr>
          <w:bCs/>
          <w:sz w:val="26"/>
          <w:szCs w:val="26"/>
        </w:rPr>
        <w:t xml:space="preserve">Nội dung nào sau đây là </w:t>
      </w:r>
      <w:r w:rsidRPr="00142178">
        <w:rPr>
          <w:sz w:val="26"/>
          <w:szCs w:val="26"/>
        </w:rPr>
        <w:t>điểm chung của các Nghị quyết Hội nghị Ban Chấp hành Trung ương Đảng Cộng sản Đông Dương từ năm 1939 đến năm 1945?</w:t>
      </w:r>
    </w:p>
    <w:p w:rsidR="00C45BA1" w:rsidRPr="00142178" w:rsidRDefault="00C45BA1" w:rsidP="00BC05CA">
      <w:pPr>
        <w:tabs>
          <w:tab w:val="left" w:pos="2806"/>
          <w:tab w:val="left" w:pos="5454"/>
          <w:tab w:val="left" w:pos="8107"/>
        </w:tabs>
        <w:rPr>
          <w:sz w:val="26"/>
          <w:szCs w:val="26"/>
        </w:rPr>
      </w:pPr>
      <w:r w:rsidRPr="00142178">
        <w:rPr>
          <w:b/>
          <w:sz w:val="26"/>
          <w:szCs w:val="26"/>
          <w:lang w:val="pt-BR"/>
        </w:rPr>
        <w:t xml:space="preserve">   A. </w:t>
      </w:r>
      <w:r w:rsidRPr="00142178">
        <w:rPr>
          <w:sz w:val="26"/>
          <w:szCs w:val="26"/>
        </w:rPr>
        <w:t>Mục tiêu dân sinh, dân chủ là hàng đầu.</w:t>
      </w:r>
      <w:r>
        <w:rPr>
          <w:sz w:val="26"/>
          <w:szCs w:val="26"/>
          <w:lang w:val="en-US"/>
        </w:rPr>
        <w:t xml:space="preserve">       </w:t>
      </w:r>
      <w:r w:rsidRPr="00142178">
        <w:rPr>
          <w:b/>
          <w:sz w:val="26"/>
          <w:szCs w:val="26"/>
        </w:rPr>
        <w:t xml:space="preserve">B. </w:t>
      </w:r>
      <w:r w:rsidRPr="00142178">
        <w:rPr>
          <w:sz w:val="26"/>
          <w:szCs w:val="26"/>
        </w:rPr>
        <w:t>Đặt vấn đề giải phóng dân tộc lên hàng đầu.</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Chống phát xít, chống chiến tranh đế quốc.</w:t>
      </w:r>
      <w:r>
        <w:rPr>
          <w:sz w:val="26"/>
          <w:szCs w:val="26"/>
          <w:lang w:val="en-US"/>
        </w:rPr>
        <w:t xml:space="preserve"> </w:t>
      </w:r>
      <w:r w:rsidRPr="00142178">
        <w:rPr>
          <w:b/>
          <w:sz w:val="26"/>
          <w:szCs w:val="26"/>
        </w:rPr>
        <w:t xml:space="preserve">D. </w:t>
      </w:r>
      <w:r w:rsidRPr="00142178">
        <w:rPr>
          <w:sz w:val="26"/>
          <w:szCs w:val="26"/>
        </w:rPr>
        <w:t>Đấu tranh chống chế độ phản động thuộc địa.</w:t>
      </w:r>
    </w:p>
    <w:p w:rsidR="00C45BA1" w:rsidRPr="00142178" w:rsidRDefault="00C45BA1" w:rsidP="00BC05CA">
      <w:pPr>
        <w:tabs>
          <w:tab w:val="left" w:pos="2806"/>
          <w:tab w:val="left" w:pos="5454"/>
          <w:tab w:val="left" w:pos="8107"/>
        </w:tabs>
        <w:spacing w:line="300" w:lineRule="exact"/>
        <w:rPr>
          <w:sz w:val="26"/>
          <w:szCs w:val="26"/>
        </w:rPr>
      </w:pPr>
      <w:r w:rsidRPr="00142178">
        <w:rPr>
          <w:b/>
          <w:sz w:val="26"/>
          <w:szCs w:val="26"/>
        </w:rPr>
        <w:t xml:space="preserve">Câu 15. </w:t>
      </w:r>
      <w:r w:rsidRPr="00142178">
        <w:rPr>
          <w:sz w:val="26"/>
          <w:szCs w:val="26"/>
        </w:rPr>
        <w:t>Tài liệu chủ yếu để cán bộ Hội Việt Nam Cách mạng Thanh niên tuyên truyền lí luận cách mạng giải phóng dân tộc cho giai cấp công nhân và các tầng lớp nhân dân Việt Nam ?</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pacing w:val="-6"/>
          <w:sz w:val="26"/>
          <w:szCs w:val="26"/>
        </w:rPr>
        <w:t xml:space="preserve">Tạp chí </w:t>
      </w:r>
      <w:r w:rsidRPr="00142178">
        <w:rPr>
          <w:i/>
          <w:spacing w:val="-6"/>
          <w:sz w:val="26"/>
          <w:szCs w:val="26"/>
        </w:rPr>
        <w:t>Thư tín quốc tế</w:t>
      </w:r>
      <w:r w:rsidRPr="00142178">
        <w:rPr>
          <w:spacing w:val="-6"/>
          <w:sz w:val="26"/>
          <w:szCs w:val="26"/>
        </w:rPr>
        <w:t xml:space="preserve"> và cuốn </w:t>
      </w:r>
      <w:r w:rsidRPr="00142178">
        <w:rPr>
          <w:i/>
          <w:spacing w:val="-6"/>
          <w:sz w:val="26"/>
          <w:szCs w:val="26"/>
        </w:rPr>
        <w:t>Bản án chế độ thực dân Pháp</w:t>
      </w:r>
      <w:r w:rsidRPr="00142178">
        <w:rPr>
          <w:spacing w:val="-6"/>
          <w:sz w:val="26"/>
          <w:szCs w:val="26"/>
        </w:rPr>
        <w:t>.</w:t>
      </w:r>
    </w:p>
    <w:p w:rsidR="00C45BA1" w:rsidRPr="00142178" w:rsidRDefault="00C45BA1" w:rsidP="00BC05CA">
      <w:pPr>
        <w:tabs>
          <w:tab w:val="left" w:pos="2806"/>
          <w:tab w:val="left" w:pos="5454"/>
          <w:tab w:val="left" w:pos="8107"/>
        </w:tabs>
        <w:spacing w:line="300" w:lineRule="exact"/>
        <w:rPr>
          <w:sz w:val="26"/>
          <w:szCs w:val="26"/>
        </w:rPr>
      </w:pPr>
      <w:r w:rsidRPr="00142178">
        <w:rPr>
          <w:b/>
          <w:sz w:val="26"/>
          <w:szCs w:val="26"/>
        </w:rPr>
        <w:t xml:space="preserve">   B. </w:t>
      </w:r>
      <w:r w:rsidRPr="00142178">
        <w:rPr>
          <w:spacing w:val="-6"/>
          <w:sz w:val="26"/>
          <w:szCs w:val="26"/>
        </w:rPr>
        <w:t xml:space="preserve">Báo </w:t>
      </w:r>
      <w:r w:rsidRPr="00142178">
        <w:rPr>
          <w:i/>
          <w:spacing w:val="-6"/>
          <w:sz w:val="26"/>
          <w:szCs w:val="26"/>
        </w:rPr>
        <w:t>Thanh niên</w:t>
      </w:r>
      <w:r w:rsidRPr="00142178">
        <w:rPr>
          <w:spacing w:val="-6"/>
          <w:sz w:val="26"/>
          <w:szCs w:val="26"/>
        </w:rPr>
        <w:t xml:space="preserve"> và tác phẩm </w:t>
      </w:r>
      <w:r w:rsidRPr="00142178">
        <w:rPr>
          <w:i/>
          <w:spacing w:val="-6"/>
          <w:sz w:val="26"/>
          <w:szCs w:val="26"/>
        </w:rPr>
        <w:t>Đường Kách mệnh</w:t>
      </w:r>
      <w:r w:rsidRPr="00142178">
        <w:rPr>
          <w:spacing w:val="-6"/>
          <w:sz w:val="26"/>
          <w:szCs w:val="26"/>
        </w:rPr>
        <w:t>.</w:t>
      </w:r>
    </w:p>
    <w:p w:rsidR="00C45BA1" w:rsidRPr="00142178" w:rsidRDefault="00C45BA1" w:rsidP="00BC05CA">
      <w:pPr>
        <w:tabs>
          <w:tab w:val="left" w:pos="2806"/>
          <w:tab w:val="left" w:pos="5454"/>
          <w:tab w:val="left" w:pos="8107"/>
        </w:tabs>
        <w:spacing w:line="300" w:lineRule="exact"/>
        <w:rPr>
          <w:sz w:val="26"/>
          <w:szCs w:val="26"/>
        </w:rPr>
      </w:pPr>
      <w:r w:rsidRPr="00142178">
        <w:rPr>
          <w:b/>
          <w:sz w:val="26"/>
          <w:szCs w:val="26"/>
        </w:rPr>
        <w:t xml:space="preserve">   C. </w:t>
      </w:r>
      <w:r w:rsidRPr="00142178">
        <w:rPr>
          <w:spacing w:val="-6"/>
          <w:sz w:val="26"/>
          <w:szCs w:val="26"/>
        </w:rPr>
        <w:t xml:space="preserve">Báo </w:t>
      </w:r>
      <w:r w:rsidRPr="00142178">
        <w:rPr>
          <w:i/>
          <w:spacing w:val="-6"/>
          <w:sz w:val="26"/>
          <w:szCs w:val="26"/>
        </w:rPr>
        <w:t>Người cùng khổ</w:t>
      </w:r>
      <w:r w:rsidRPr="00142178">
        <w:rPr>
          <w:spacing w:val="-6"/>
          <w:sz w:val="26"/>
          <w:szCs w:val="26"/>
        </w:rPr>
        <w:t xml:space="preserve"> và </w:t>
      </w:r>
      <w:r w:rsidRPr="00142178">
        <w:rPr>
          <w:i/>
          <w:spacing w:val="-6"/>
          <w:sz w:val="26"/>
          <w:szCs w:val="26"/>
        </w:rPr>
        <w:t>Đời sống công nhân</w:t>
      </w:r>
      <w:r w:rsidRPr="00142178">
        <w:rPr>
          <w:spacing w:val="-6"/>
          <w:sz w:val="26"/>
          <w:szCs w:val="26"/>
        </w:rPr>
        <w:t>.</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D. </w:t>
      </w:r>
      <w:r w:rsidRPr="00142178">
        <w:rPr>
          <w:spacing w:val="-6"/>
          <w:sz w:val="26"/>
          <w:szCs w:val="26"/>
        </w:rPr>
        <w:t xml:space="preserve">Báo </w:t>
      </w:r>
      <w:r w:rsidRPr="00142178">
        <w:rPr>
          <w:i/>
          <w:spacing w:val="-6"/>
          <w:sz w:val="26"/>
          <w:szCs w:val="26"/>
        </w:rPr>
        <w:t>Nhân đạo</w:t>
      </w:r>
      <w:r w:rsidRPr="00142178">
        <w:rPr>
          <w:spacing w:val="-6"/>
          <w:sz w:val="26"/>
          <w:szCs w:val="26"/>
        </w:rPr>
        <w:t xml:space="preserve"> và tác phẩm </w:t>
      </w:r>
      <w:r w:rsidRPr="00142178">
        <w:rPr>
          <w:i/>
          <w:spacing w:val="-6"/>
          <w:sz w:val="26"/>
          <w:szCs w:val="26"/>
        </w:rPr>
        <w:t>Đường Kách mệnh</w:t>
      </w:r>
      <w:r w:rsidRPr="00142178">
        <w:rPr>
          <w:spacing w:val="-6"/>
          <w:sz w:val="26"/>
          <w:szCs w:val="26"/>
        </w:rPr>
        <w:t>.</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16. </w:t>
      </w:r>
      <w:r w:rsidRPr="00142178">
        <w:rPr>
          <w:sz w:val="26"/>
          <w:szCs w:val="26"/>
        </w:rPr>
        <w:t>Sự ra đời của ba tổ chức cộng sản ở Việt Nam trong năm 1929 có ý nghĩa nào sau đây?</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Là bước chuẩn bị trực tiếp cho sự thành lập Đảng Cộng sản Việt Nam.</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B. </w:t>
      </w:r>
      <w:r w:rsidRPr="00142178">
        <w:rPr>
          <w:sz w:val="26"/>
          <w:szCs w:val="26"/>
        </w:rPr>
        <w:t>Chấm dứt sự khủng hoảng về đường lối và giai cấp lãnh đạo của cách mạng Việt Nam.</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Là sự chuẩn bị đầu tiên có tính quyết định cho những thắng lợi của cách mạng Việt Nam.</w:t>
      </w:r>
    </w:p>
    <w:p w:rsidR="00C45BA1" w:rsidRPr="00142178" w:rsidRDefault="00C45BA1" w:rsidP="00BC05CA">
      <w:pPr>
        <w:tabs>
          <w:tab w:val="left" w:pos="2806"/>
          <w:tab w:val="left" w:pos="5454"/>
          <w:tab w:val="left" w:pos="8107"/>
        </w:tabs>
        <w:rPr>
          <w:b/>
          <w:sz w:val="26"/>
          <w:szCs w:val="26"/>
        </w:rPr>
      </w:pPr>
      <w:r w:rsidRPr="00142178">
        <w:rPr>
          <w:b/>
          <w:sz w:val="26"/>
          <w:szCs w:val="26"/>
        </w:rPr>
        <w:t xml:space="preserve">   D. </w:t>
      </w:r>
      <w:r w:rsidRPr="00142178">
        <w:rPr>
          <w:sz w:val="26"/>
          <w:szCs w:val="26"/>
        </w:rPr>
        <w:t>Phong trào công nhân đã hoàn toàn trở thành một phong trào tự giác.</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17. </w:t>
      </w:r>
      <w:r w:rsidRPr="00142178">
        <w:rPr>
          <w:sz w:val="26"/>
          <w:szCs w:val="26"/>
        </w:rPr>
        <w:t xml:space="preserve">Trong phong trào cách mạng 1930-1931 ở Việt Nam </w:t>
      </w:r>
      <w:r w:rsidRPr="00142178">
        <w:rPr>
          <w:b/>
          <w:sz w:val="26"/>
          <w:szCs w:val="26"/>
        </w:rPr>
        <w:t>không</w:t>
      </w:r>
      <w:r w:rsidRPr="00142178">
        <w:rPr>
          <w:sz w:val="26"/>
          <w:szCs w:val="26"/>
        </w:rPr>
        <w:t xml:space="preserve"> có hoạt động đấu tranh nào sau đây?</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Biểu tình của nông dân.</w:t>
      </w:r>
      <w:r w:rsidRPr="00142178">
        <w:rPr>
          <w:sz w:val="26"/>
          <w:szCs w:val="26"/>
        </w:rPr>
        <w:tab/>
      </w:r>
      <w:r w:rsidRPr="00142178">
        <w:rPr>
          <w:b/>
          <w:sz w:val="26"/>
          <w:szCs w:val="26"/>
        </w:rPr>
        <w:t xml:space="preserve">  B. </w:t>
      </w:r>
      <w:r w:rsidRPr="00142178">
        <w:rPr>
          <w:sz w:val="26"/>
          <w:szCs w:val="26"/>
        </w:rPr>
        <w:t>Bãi công của công nhân.</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Mít tinh “đón rước” phái đoàn Pháp.</w:t>
      </w:r>
      <w:r w:rsidRPr="00142178">
        <w:rPr>
          <w:sz w:val="26"/>
          <w:szCs w:val="26"/>
        </w:rPr>
        <w:tab/>
      </w:r>
      <w:r w:rsidRPr="00142178">
        <w:rPr>
          <w:b/>
          <w:sz w:val="26"/>
          <w:szCs w:val="26"/>
        </w:rPr>
        <w:t xml:space="preserve">  D. </w:t>
      </w:r>
      <w:r w:rsidRPr="00142178">
        <w:rPr>
          <w:sz w:val="26"/>
          <w:szCs w:val="26"/>
        </w:rPr>
        <w:t>Kỉ niệm ngày Quốc tế lao động.</w:t>
      </w:r>
    </w:p>
    <w:p w:rsidR="00C45BA1" w:rsidRPr="00142178" w:rsidRDefault="00C45BA1" w:rsidP="00BC05CA">
      <w:pPr>
        <w:tabs>
          <w:tab w:val="left" w:pos="2806"/>
          <w:tab w:val="left" w:pos="5454"/>
          <w:tab w:val="left" w:pos="8107"/>
        </w:tabs>
        <w:spacing w:line="300" w:lineRule="exact"/>
        <w:rPr>
          <w:sz w:val="26"/>
          <w:szCs w:val="26"/>
        </w:rPr>
      </w:pPr>
      <w:r w:rsidRPr="00142178">
        <w:rPr>
          <w:b/>
          <w:sz w:val="26"/>
          <w:szCs w:val="26"/>
        </w:rPr>
        <w:t xml:space="preserve">Câu 18. </w:t>
      </w:r>
      <w:r w:rsidRPr="00142178">
        <w:rPr>
          <w:sz w:val="26"/>
          <w:szCs w:val="26"/>
        </w:rPr>
        <w:t xml:space="preserve">Nội dung nào sau đây phản ánh </w:t>
      </w:r>
      <w:r w:rsidRPr="00142178">
        <w:rPr>
          <w:b/>
          <w:sz w:val="26"/>
          <w:szCs w:val="26"/>
        </w:rPr>
        <w:t>không</w:t>
      </w:r>
      <w:r w:rsidRPr="00142178">
        <w:rPr>
          <w:sz w:val="26"/>
          <w:szCs w:val="26"/>
        </w:rPr>
        <w:t xml:space="preserve"> đúng sự phát triển của phong trào công nhân Việt Nam giai đoạn 1926 - 1929?</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Phong trào đã có sự liên kết giữa các địa phương với nhau.</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B. </w:t>
      </w:r>
      <w:r w:rsidRPr="00142178">
        <w:rPr>
          <w:sz w:val="26"/>
          <w:szCs w:val="26"/>
        </w:rPr>
        <w:t>Phong trào đấu tranh nhằm mục tiêu về kinh tế là chủ yếu.</w:t>
      </w:r>
    </w:p>
    <w:p w:rsidR="00C45BA1" w:rsidRPr="00142178" w:rsidRDefault="00C45BA1" w:rsidP="00BC05CA">
      <w:pPr>
        <w:tabs>
          <w:tab w:val="left" w:pos="2806"/>
          <w:tab w:val="left" w:pos="5454"/>
          <w:tab w:val="left" w:pos="8107"/>
        </w:tabs>
        <w:spacing w:line="300" w:lineRule="exact"/>
        <w:rPr>
          <w:sz w:val="26"/>
          <w:szCs w:val="26"/>
        </w:rPr>
      </w:pPr>
      <w:r w:rsidRPr="00142178">
        <w:rPr>
          <w:b/>
          <w:sz w:val="26"/>
          <w:szCs w:val="26"/>
        </w:rPr>
        <w:t xml:space="preserve">   C. </w:t>
      </w:r>
      <w:r w:rsidRPr="00142178">
        <w:rPr>
          <w:sz w:val="26"/>
          <w:szCs w:val="26"/>
        </w:rPr>
        <w:t>Phong trào công nhân là nòng cốt của phong trào dân tộc.</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D. </w:t>
      </w:r>
      <w:r w:rsidRPr="00142178">
        <w:rPr>
          <w:sz w:val="26"/>
          <w:szCs w:val="26"/>
        </w:rPr>
        <w:t>Phong trào đấu tranh đòi mục tiêu kinh tế và chính trị.</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19. </w:t>
      </w:r>
      <w:r w:rsidRPr="00142178">
        <w:rPr>
          <w:sz w:val="26"/>
          <w:szCs w:val="26"/>
        </w:rPr>
        <w:t>Vì sao nói phong trào cách mạng 1930-1931 ở Việt Nam mang tính thống nhất cao?</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Vì có một chính đảng của giai cấp vô sản lãnh đạo.</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B. </w:t>
      </w:r>
      <w:r w:rsidRPr="00142178">
        <w:rPr>
          <w:sz w:val="26"/>
          <w:szCs w:val="26"/>
        </w:rPr>
        <w:t>Vì chỉ tập trung giải quyết vấn đề ruộng đất cho dân cày.</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Vì tập trung vào kẻ thù trước mắt là phản động thuộc địa.</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D. </w:t>
      </w:r>
      <w:r w:rsidRPr="00142178">
        <w:rPr>
          <w:sz w:val="26"/>
          <w:szCs w:val="26"/>
        </w:rPr>
        <w:t>Vì hình thành được mặt trận dân tộc thống nhất rộng rãi.</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20. </w:t>
      </w:r>
      <w:r w:rsidRPr="00142178">
        <w:rPr>
          <w:sz w:val="26"/>
          <w:szCs w:val="26"/>
        </w:rPr>
        <w:t>Đặc điểm nổi bật của lực lượng tư sản dân tộc Việt Nam khi tham gia vào phong trào dân tộc dân chủ những năm 1919 – 1925 là gì?</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Nặng về qyền lợi giai cấp, coi trọng đòi các quyền tự do dân chủ, thỏa hiệp.</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B. </w:t>
      </w:r>
      <w:r w:rsidRPr="00142178">
        <w:rPr>
          <w:sz w:val="26"/>
          <w:szCs w:val="26"/>
        </w:rPr>
        <w:t>Đấu tranh vì dân tộc, giương cao chủ nghĩa “Tam dân” của Tôn Trung Sơn.</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Đấu tranh chống Pháp độc quyền cảng Sài Gòn, dùng hàng nội, bài trừ hàng ngoại.</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D. </w:t>
      </w:r>
      <w:r w:rsidRPr="00142178">
        <w:rPr>
          <w:sz w:val="26"/>
          <w:szCs w:val="26"/>
        </w:rPr>
        <w:t>Đứng trên lập trường giai cấp, đấu tranh kiên định để giải phóng dân tộc</w:t>
      </w:r>
    </w:p>
    <w:p w:rsidR="00C45BA1" w:rsidRPr="00142178" w:rsidRDefault="00C45BA1" w:rsidP="00BC05CA">
      <w:pPr>
        <w:tabs>
          <w:tab w:val="left" w:pos="2806"/>
          <w:tab w:val="left" w:pos="5454"/>
          <w:tab w:val="left" w:pos="8107"/>
        </w:tabs>
        <w:autoSpaceDE w:val="0"/>
        <w:autoSpaceDN w:val="0"/>
        <w:adjustRightInd w:val="0"/>
        <w:rPr>
          <w:spacing w:val="-5"/>
          <w:sz w:val="26"/>
          <w:szCs w:val="26"/>
          <w:lang w:bidi="th-TH"/>
        </w:rPr>
      </w:pPr>
      <w:r w:rsidRPr="00142178">
        <w:rPr>
          <w:b/>
          <w:sz w:val="26"/>
          <w:szCs w:val="26"/>
        </w:rPr>
        <w:t xml:space="preserve">Câu 21. </w:t>
      </w:r>
      <w:r w:rsidRPr="00142178">
        <w:rPr>
          <w:spacing w:val="-5"/>
          <w:sz w:val="26"/>
          <w:szCs w:val="26"/>
          <w:lang w:bidi="th-TH"/>
        </w:rPr>
        <w:t>Nội dung nào sau đây là biểu hiện của xu thế toàn cầu hoá?</w:t>
      </w:r>
      <w:r w:rsidRPr="00142178">
        <w:rPr>
          <w:spacing w:val="-5"/>
          <w:sz w:val="26"/>
          <w:szCs w:val="26"/>
          <w:lang w:bidi="th-TH"/>
        </w:rPr>
        <w:tab/>
      </w:r>
    </w:p>
    <w:p w:rsidR="00C45BA1" w:rsidRPr="00142178" w:rsidRDefault="00C45BA1" w:rsidP="00BC05CA">
      <w:pPr>
        <w:tabs>
          <w:tab w:val="left" w:pos="2806"/>
          <w:tab w:val="left" w:pos="5454"/>
          <w:tab w:val="left" w:pos="8107"/>
        </w:tabs>
        <w:autoSpaceDE w:val="0"/>
        <w:autoSpaceDN w:val="0"/>
        <w:adjustRightInd w:val="0"/>
        <w:rPr>
          <w:spacing w:val="-5"/>
          <w:sz w:val="26"/>
          <w:szCs w:val="26"/>
          <w:lang w:bidi="th-TH"/>
        </w:rPr>
      </w:pPr>
      <w:r w:rsidRPr="00142178">
        <w:rPr>
          <w:b/>
          <w:sz w:val="26"/>
          <w:szCs w:val="26"/>
        </w:rPr>
        <w:t xml:space="preserve">   A. </w:t>
      </w:r>
      <w:r w:rsidRPr="00142178">
        <w:rPr>
          <w:spacing w:val="-5"/>
          <w:sz w:val="26"/>
          <w:szCs w:val="26"/>
          <w:lang w:bidi="th-TH"/>
        </w:rPr>
        <w:t>Mĩ và Nhật Bản kí kết hiệp ước an ninh Mĩ - Nhật.</w:t>
      </w:r>
    </w:p>
    <w:p w:rsidR="00C45BA1" w:rsidRPr="00142178" w:rsidRDefault="00C45BA1" w:rsidP="00BC05CA">
      <w:pPr>
        <w:tabs>
          <w:tab w:val="left" w:pos="2806"/>
          <w:tab w:val="left" w:pos="5454"/>
          <w:tab w:val="left" w:pos="8107"/>
        </w:tabs>
        <w:autoSpaceDE w:val="0"/>
        <w:autoSpaceDN w:val="0"/>
        <w:adjustRightInd w:val="0"/>
        <w:rPr>
          <w:spacing w:val="-5"/>
          <w:sz w:val="26"/>
          <w:szCs w:val="26"/>
          <w:lang w:bidi="th-TH"/>
        </w:rPr>
      </w:pPr>
      <w:r w:rsidRPr="00142178">
        <w:rPr>
          <w:b/>
          <w:sz w:val="26"/>
          <w:szCs w:val="26"/>
        </w:rPr>
        <w:t xml:space="preserve">   B. </w:t>
      </w:r>
      <w:r w:rsidRPr="00142178">
        <w:rPr>
          <w:spacing w:val="-5"/>
          <w:sz w:val="26"/>
          <w:szCs w:val="26"/>
          <w:lang w:bidi="th-TH"/>
        </w:rPr>
        <w:t>Sự ra đời của các tổ chức liên minh quân sự.</w:t>
      </w:r>
      <w:r w:rsidRPr="00142178">
        <w:rPr>
          <w:spacing w:val="-5"/>
          <w:sz w:val="26"/>
          <w:szCs w:val="26"/>
          <w:lang w:bidi="th-TH"/>
        </w:rPr>
        <w:tab/>
      </w:r>
    </w:p>
    <w:p w:rsidR="00C45BA1" w:rsidRPr="00142178" w:rsidRDefault="00C45BA1" w:rsidP="00BC05CA">
      <w:pPr>
        <w:tabs>
          <w:tab w:val="left" w:pos="2806"/>
          <w:tab w:val="left" w:pos="5454"/>
          <w:tab w:val="left" w:pos="8107"/>
        </w:tabs>
        <w:autoSpaceDE w:val="0"/>
        <w:autoSpaceDN w:val="0"/>
        <w:adjustRightInd w:val="0"/>
        <w:rPr>
          <w:spacing w:val="-5"/>
          <w:sz w:val="26"/>
          <w:szCs w:val="26"/>
          <w:lang w:bidi="th-TH"/>
        </w:rPr>
      </w:pPr>
      <w:r w:rsidRPr="00142178">
        <w:rPr>
          <w:b/>
          <w:sz w:val="26"/>
          <w:szCs w:val="26"/>
        </w:rPr>
        <w:t xml:space="preserve">   C. </w:t>
      </w:r>
      <w:r w:rsidRPr="00142178">
        <w:rPr>
          <w:spacing w:val="-5"/>
          <w:sz w:val="26"/>
          <w:szCs w:val="26"/>
          <w:lang w:bidi="th-TH"/>
        </w:rPr>
        <w:t>Cách mạng khoa học - kĩ thuật phát triển mạnh mẽ.</w:t>
      </w:r>
      <w:r w:rsidRPr="00142178">
        <w:rPr>
          <w:spacing w:val="-5"/>
          <w:sz w:val="26"/>
          <w:szCs w:val="26"/>
          <w:lang w:bidi="th-TH"/>
        </w:rPr>
        <w:tab/>
      </w:r>
    </w:p>
    <w:p w:rsidR="00C45BA1" w:rsidRPr="00142178" w:rsidRDefault="00C45BA1" w:rsidP="00BC05CA">
      <w:pPr>
        <w:tabs>
          <w:tab w:val="left" w:pos="2806"/>
          <w:tab w:val="left" w:pos="5454"/>
          <w:tab w:val="left" w:pos="8107"/>
        </w:tabs>
        <w:autoSpaceDE w:val="0"/>
        <w:autoSpaceDN w:val="0"/>
        <w:adjustRightInd w:val="0"/>
        <w:rPr>
          <w:spacing w:val="-5"/>
          <w:sz w:val="26"/>
          <w:szCs w:val="26"/>
          <w:lang w:bidi="th-TH"/>
        </w:rPr>
      </w:pPr>
      <w:r w:rsidRPr="00142178">
        <w:rPr>
          <w:b/>
          <w:sz w:val="26"/>
          <w:szCs w:val="26"/>
        </w:rPr>
        <w:t xml:space="preserve">   D. </w:t>
      </w:r>
      <w:r w:rsidRPr="00142178">
        <w:rPr>
          <w:spacing w:val="-5"/>
          <w:sz w:val="26"/>
          <w:szCs w:val="26"/>
          <w:lang w:bidi="th-TH"/>
        </w:rPr>
        <w:t>Sự phát triển mạnh mẽ của quan hệ thương mại quốc tế.</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22. </w:t>
      </w:r>
      <w:r w:rsidRPr="00142178">
        <w:rPr>
          <w:sz w:val="26"/>
          <w:szCs w:val="26"/>
        </w:rPr>
        <w:t>Phong trào đấu tranh của tư sản dân tộc và tiểu tư sản trí thức trong phong trào dân tộc dân chủ ở Việt Nam những năm 1919 – 1925 theo khuynh hướng nào sau đây?</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Khuynh hướng vô sản.</w:t>
      </w:r>
      <w:r w:rsidRPr="00142178">
        <w:rPr>
          <w:sz w:val="26"/>
          <w:szCs w:val="26"/>
        </w:rPr>
        <w:tab/>
      </w:r>
      <w:r w:rsidRPr="00142178">
        <w:rPr>
          <w:b/>
          <w:sz w:val="26"/>
          <w:szCs w:val="26"/>
        </w:rPr>
        <w:t xml:space="preserve">  B. </w:t>
      </w:r>
      <w:r w:rsidRPr="00142178">
        <w:rPr>
          <w:sz w:val="26"/>
          <w:szCs w:val="26"/>
        </w:rPr>
        <w:t>Khuynh hướng phong kiến.</w:t>
      </w:r>
      <w:r w:rsidRPr="00142178">
        <w:rPr>
          <w:sz w:val="26"/>
          <w:szCs w:val="26"/>
        </w:rPr>
        <w:tab/>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Khuynh hướng dân chủ tư sản.</w:t>
      </w:r>
      <w:r w:rsidRPr="00142178">
        <w:rPr>
          <w:sz w:val="26"/>
          <w:szCs w:val="26"/>
        </w:rPr>
        <w:tab/>
      </w:r>
      <w:r w:rsidRPr="00142178">
        <w:rPr>
          <w:b/>
          <w:sz w:val="26"/>
          <w:szCs w:val="26"/>
        </w:rPr>
        <w:t xml:space="preserve">  D. </w:t>
      </w:r>
      <w:r w:rsidRPr="00142178">
        <w:rPr>
          <w:sz w:val="26"/>
          <w:szCs w:val="26"/>
        </w:rPr>
        <w:t>Khuynh hướng cộng sản.</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23. </w:t>
      </w:r>
      <w:r w:rsidRPr="00142178">
        <w:rPr>
          <w:sz w:val="26"/>
          <w:szCs w:val="26"/>
        </w:rPr>
        <w:t>Hiệp ước nào sau đây đánh dấu nhà Nguyễn đã đầu hàng hoàn toàn thực dân Pháp?</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Giáp Tuấ</w:t>
      </w:r>
      <w:r>
        <w:rPr>
          <w:sz w:val="26"/>
          <w:szCs w:val="26"/>
        </w:rPr>
        <w:t>t.</w:t>
      </w:r>
      <w:r>
        <w:rPr>
          <w:sz w:val="26"/>
          <w:szCs w:val="26"/>
        </w:rPr>
        <w:tab/>
      </w:r>
      <w:r w:rsidRPr="00142178">
        <w:rPr>
          <w:b/>
          <w:sz w:val="26"/>
          <w:szCs w:val="26"/>
        </w:rPr>
        <w:t xml:space="preserve">  B. </w:t>
      </w:r>
      <w:r>
        <w:rPr>
          <w:sz w:val="26"/>
          <w:szCs w:val="26"/>
        </w:rPr>
        <w:t>Hác măng</w:t>
      </w:r>
      <w:r>
        <w:rPr>
          <w:sz w:val="26"/>
          <w:szCs w:val="26"/>
        </w:rPr>
        <w:tab/>
      </w:r>
      <w:r w:rsidRPr="00142178">
        <w:rPr>
          <w:b/>
          <w:sz w:val="26"/>
          <w:szCs w:val="26"/>
        </w:rPr>
        <w:t xml:space="preserve"> C. </w:t>
      </w:r>
      <w:r w:rsidRPr="00142178">
        <w:rPr>
          <w:sz w:val="26"/>
          <w:szCs w:val="26"/>
        </w:rPr>
        <w:t>Patơnốt.</w:t>
      </w:r>
      <w:r w:rsidRPr="00142178">
        <w:rPr>
          <w:sz w:val="26"/>
          <w:szCs w:val="26"/>
        </w:rPr>
        <w:tab/>
      </w:r>
      <w:r w:rsidRPr="00142178">
        <w:rPr>
          <w:b/>
          <w:sz w:val="26"/>
          <w:szCs w:val="26"/>
        </w:rPr>
        <w:t xml:space="preserve">  D. </w:t>
      </w:r>
      <w:r w:rsidRPr="00142178">
        <w:rPr>
          <w:sz w:val="26"/>
          <w:szCs w:val="26"/>
        </w:rPr>
        <w:t>Nhâm Tuất.</w:t>
      </w:r>
      <w:r w:rsidRPr="00142178">
        <w:rPr>
          <w:sz w:val="26"/>
          <w:szCs w:val="26"/>
        </w:rPr>
        <w:tab/>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24. </w:t>
      </w:r>
      <w:r w:rsidRPr="00142178">
        <w:rPr>
          <w:sz w:val="26"/>
          <w:szCs w:val="26"/>
        </w:rPr>
        <w:t>Trong chiến lược “Cam kết và mở rộng”, Mĩ sử dụng khẩu hiệu nào để can thiệp vào công việc nội bộ của các nước?</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Chống chủ nghĩa khủng bố.</w:t>
      </w:r>
      <w:r w:rsidRPr="00142178">
        <w:rPr>
          <w:sz w:val="26"/>
          <w:szCs w:val="26"/>
        </w:rPr>
        <w:tab/>
      </w:r>
      <w:r w:rsidRPr="00142178">
        <w:rPr>
          <w:b/>
          <w:sz w:val="26"/>
          <w:szCs w:val="26"/>
        </w:rPr>
        <w:t xml:space="preserve">  B. </w:t>
      </w:r>
      <w:r w:rsidRPr="00142178">
        <w:rPr>
          <w:sz w:val="26"/>
          <w:szCs w:val="26"/>
        </w:rPr>
        <w:t xml:space="preserve">Tự do tín ngưỡng. </w:t>
      </w:r>
      <w:r w:rsidRPr="00142178">
        <w:rPr>
          <w:sz w:val="26"/>
          <w:szCs w:val="26"/>
        </w:rPr>
        <w:tab/>
      </w:r>
      <w:r w:rsidRPr="00142178">
        <w:rPr>
          <w:sz w:val="26"/>
          <w:szCs w:val="26"/>
        </w:rPr>
        <w:tab/>
      </w:r>
      <w:r w:rsidRPr="00142178">
        <w:rPr>
          <w:sz w:val="26"/>
          <w:szCs w:val="26"/>
        </w:rPr>
        <w:tab/>
      </w:r>
      <w:r w:rsidRPr="00142178">
        <w:rPr>
          <w:sz w:val="26"/>
          <w:szCs w:val="26"/>
        </w:rPr>
        <w:tab/>
      </w:r>
      <w:r w:rsidRPr="00142178">
        <w:rPr>
          <w:sz w:val="26"/>
          <w:szCs w:val="26"/>
        </w:rPr>
        <w:tab/>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Thúc đẩy dân chủ.</w:t>
      </w:r>
      <w:r w:rsidRPr="00142178">
        <w:rPr>
          <w:sz w:val="26"/>
          <w:szCs w:val="26"/>
        </w:rPr>
        <w:tab/>
      </w:r>
      <w:r w:rsidRPr="00142178">
        <w:rPr>
          <w:sz w:val="26"/>
          <w:szCs w:val="26"/>
        </w:rPr>
        <w:tab/>
      </w:r>
      <w:r w:rsidRPr="00142178">
        <w:rPr>
          <w:b/>
          <w:sz w:val="26"/>
          <w:szCs w:val="26"/>
        </w:rPr>
        <w:t xml:space="preserve">  D. </w:t>
      </w:r>
      <w:r w:rsidRPr="00142178">
        <w:rPr>
          <w:sz w:val="26"/>
          <w:szCs w:val="26"/>
        </w:rPr>
        <w:t xml:space="preserve">Ủng hộ độc lập dân tộc. </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25. </w:t>
      </w:r>
      <w:r w:rsidRPr="00142178">
        <w:rPr>
          <w:sz w:val="26"/>
          <w:szCs w:val="26"/>
        </w:rPr>
        <w:t>Chương trình khai thác thuộc địa lần thứ hai của thực dân Pháp đã dẫn tới sự xuất hiện của những giai cấp nào dưới đây?</w:t>
      </w:r>
    </w:p>
    <w:p w:rsidR="00C45BA1" w:rsidRPr="00142178" w:rsidRDefault="00C45BA1" w:rsidP="00BC05CA">
      <w:pPr>
        <w:shd w:val="clear" w:color="auto" w:fill="FFFFFF"/>
        <w:tabs>
          <w:tab w:val="left" w:pos="2806"/>
          <w:tab w:val="left" w:pos="5454"/>
          <w:tab w:val="left" w:pos="8107"/>
        </w:tabs>
        <w:rPr>
          <w:sz w:val="26"/>
          <w:szCs w:val="26"/>
        </w:rPr>
      </w:pPr>
      <w:r w:rsidRPr="00142178">
        <w:rPr>
          <w:b/>
          <w:sz w:val="26"/>
          <w:szCs w:val="26"/>
        </w:rPr>
        <w:t xml:space="preserve">   A. </w:t>
      </w:r>
      <w:r w:rsidRPr="00142178">
        <w:rPr>
          <w:sz w:val="26"/>
          <w:szCs w:val="26"/>
        </w:rPr>
        <w:t>Tư sản, tiểu tư sản.</w:t>
      </w:r>
      <w:r w:rsidRPr="00142178">
        <w:rPr>
          <w:sz w:val="26"/>
          <w:szCs w:val="26"/>
        </w:rPr>
        <w:tab/>
      </w:r>
      <w:r>
        <w:rPr>
          <w:sz w:val="26"/>
          <w:szCs w:val="26"/>
          <w:lang w:val="en-US"/>
        </w:rPr>
        <w:t xml:space="preserve">                                        </w:t>
      </w:r>
      <w:r w:rsidRPr="00142178">
        <w:rPr>
          <w:b/>
          <w:sz w:val="26"/>
          <w:szCs w:val="26"/>
        </w:rPr>
        <w:t xml:space="preserve">  B. </w:t>
      </w:r>
      <w:r w:rsidRPr="00142178">
        <w:rPr>
          <w:sz w:val="26"/>
          <w:szCs w:val="26"/>
        </w:rPr>
        <w:t>Nông dân, công nhân.</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Tiểu tư sản, công nhân.</w:t>
      </w:r>
      <w:r w:rsidRPr="00142178">
        <w:rPr>
          <w:sz w:val="26"/>
          <w:szCs w:val="26"/>
        </w:rPr>
        <w:tab/>
      </w:r>
      <w:r w:rsidRPr="00142178">
        <w:rPr>
          <w:b/>
          <w:sz w:val="26"/>
          <w:szCs w:val="26"/>
        </w:rPr>
        <w:t xml:space="preserve"> D. </w:t>
      </w:r>
      <w:r w:rsidRPr="00142178">
        <w:rPr>
          <w:sz w:val="26"/>
          <w:szCs w:val="26"/>
        </w:rPr>
        <w:t>Địa chủ, tư sản.</w:t>
      </w:r>
    </w:p>
    <w:p w:rsidR="00C45BA1" w:rsidRPr="00142178" w:rsidRDefault="00C45BA1" w:rsidP="00BC05CA">
      <w:pPr>
        <w:tabs>
          <w:tab w:val="left" w:pos="2806"/>
          <w:tab w:val="left" w:pos="5454"/>
          <w:tab w:val="left" w:pos="8107"/>
        </w:tabs>
        <w:spacing w:line="300" w:lineRule="exact"/>
        <w:rPr>
          <w:sz w:val="26"/>
          <w:szCs w:val="26"/>
        </w:rPr>
      </w:pPr>
      <w:r w:rsidRPr="00142178">
        <w:rPr>
          <w:b/>
          <w:sz w:val="26"/>
          <w:szCs w:val="26"/>
        </w:rPr>
        <w:t xml:space="preserve">Câu 26. </w:t>
      </w:r>
      <w:r w:rsidRPr="00142178">
        <w:rPr>
          <w:bCs/>
          <w:iCs/>
          <w:sz w:val="26"/>
          <w:szCs w:val="26"/>
        </w:rPr>
        <w:t>Nội dung nào sau đây vừa là nguồn gốc nảy sinh, vừa là động lực thúc đẩy các phong trào yêu nước chống thực dân, phong kiến ở Việt Nam sau Chiến tranh thế giới thứ nhất?</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bCs/>
          <w:iCs/>
          <w:sz w:val="26"/>
          <w:szCs w:val="26"/>
        </w:rPr>
        <w:t>Sự phân hóa các giai cấp cũ dưới ách thống trị của Pháp.</w:t>
      </w:r>
    </w:p>
    <w:p w:rsidR="00C45BA1" w:rsidRPr="00142178" w:rsidRDefault="00C45BA1" w:rsidP="00BC05CA">
      <w:pPr>
        <w:tabs>
          <w:tab w:val="left" w:pos="2806"/>
          <w:tab w:val="left" w:pos="5454"/>
          <w:tab w:val="left" w:pos="8107"/>
        </w:tabs>
        <w:spacing w:line="300" w:lineRule="exact"/>
        <w:rPr>
          <w:sz w:val="26"/>
          <w:szCs w:val="26"/>
        </w:rPr>
      </w:pPr>
      <w:r w:rsidRPr="00142178">
        <w:rPr>
          <w:b/>
          <w:sz w:val="26"/>
          <w:szCs w:val="26"/>
        </w:rPr>
        <w:t xml:space="preserve">   B. </w:t>
      </w:r>
      <w:r w:rsidRPr="00142178">
        <w:rPr>
          <w:bCs/>
          <w:iCs/>
          <w:sz w:val="26"/>
          <w:szCs w:val="26"/>
        </w:rPr>
        <w:t>Quá trình du nhập tư tưởng thời đại mới vào trong nước.</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bCs/>
          <w:iCs/>
          <w:sz w:val="26"/>
          <w:szCs w:val="26"/>
        </w:rPr>
        <w:t>Những mâu thuẫn cơ bản trong xã hội thuộc địa Việt Nam.</w:t>
      </w:r>
    </w:p>
    <w:p w:rsidR="00C45BA1" w:rsidRPr="00142178" w:rsidRDefault="00C45BA1" w:rsidP="00BC05CA">
      <w:pPr>
        <w:tabs>
          <w:tab w:val="left" w:pos="2806"/>
          <w:tab w:val="left" w:pos="5454"/>
          <w:tab w:val="left" w:pos="8107"/>
        </w:tabs>
        <w:spacing w:line="300" w:lineRule="exact"/>
        <w:rPr>
          <w:sz w:val="26"/>
          <w:szCs w:val="26"/>
        </w:rPr>
      </w:pPr>
      <w:r w:rsidRPr="00142178">
        <w:rPr>
          <w:b/>
          <w:sz w:val="26"/>
          <w:szCs w:val="26"/>
        </w:rPr>
        <w:t xml:space="preserve">   D. </w:t>
      </w:r>
      <w:r w:rsidRPr="00142178">
        <w:rPr>
          <w:bCs/>
          <w:iCs/>
          <w:sz w:val="26"/>
          <w:szCs w:val="26"/>
        </w:rPr>
        <w:t>Sự ra đời của giai cấp công nhân, tư sản, tiểu tư sản.</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27. </w:t>
      </w:r>
      <w:r w:rsidRPr="00142178">
        <w:rPr>
          <w:sz w:val="26"/>
          <w:szCs w:val="26"/>
        </w:rPr>
        <w:t>Yếu tố nào sau đây quyết định sự bùng nổ của phong trào dân chủ 1936-1939?</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Chính phủ Mặt trận nhân dân lên cầm quyền ở Pháp (6/1936)</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B. </w:t>
      </w:r>
      <w:r w:rsidRPr="00142178">
        <w:rPr>
          <w:sz w:val="26"/>
          <w:szCs w:val="26"/>
          <w:shd w:val="clear" w:color="auto" w:fill="FFFFFF"/>
        </w:rPr>
        <w:t>Nghị quyết Đại hội VII của Quốc tế cộng sản (7-1935)</w:t>
      </w:r>
    </w:p>
    <w:p w:rsidR="00C45BA1" w:rsidRPr="00142178" w:rsidRDefault="00C45BA1" w:rsidP="00BC05CA">
      <w:pPr>
        <w:tabs>
          <w:tab w:val="left" w:pos="2806"/>
          <w:tab w:val="left" w:pos="5454"/>
          <w:tab w:val="left" w:pos="8107"/>
        </w:tabs>
        <w:rPr>
          <w:spacing w:val="-6"/>
          <w:sz w:val="26"/>
          <w:szCs w:val="26"/>
        </w:rPr>
      </w:pPr>
      <w:r w:rsidRPr="00142178">
        <w:rPr>
          <w:b/>
          <w:sz w:val="26"/>
          <w:szCs w:val="26"/>
        </w:rPr>
        <w:t xml:space="preserve">   C. </w:t>
      </w:r>
      <w:r w:rsidRPr="00142178">
        <w:rPr>
          <w:sz w:val="26"/>
          <w:szCs w:val="26"/>
          <w:shd w:val="clear" w:color="auto" w:fill="FFFFFF"/>
        </w:rPr>
        <w:t>Nghị quyết của Hội nghị BCH Trung ương Đảng Cộng sản Đông Dương (7-1936)</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D. </w:t>
      </w:r>
      <w:r w:rsidRPr="00142178">
        <w:rPr>
          <w:sz w:val="26"/>
          <w:szCs w:val="26"/>
          <w:shd w:val="clear" w:color="auto" w:fill="FFFFFF"/>
        </w:rPr>
        <w:t>Sự xuất hiện của chủ nghĩa phát xít và nguy cơ chiến tranh</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28. </w:t>
      </w:r>
      <w:r w:rsidRPr="00142178">
        <w:rPr>
          <w:sz w:val="26"/>
          <w:szCs w:val="26"/>
        </w:rPr>
        <w:t>Bài học kinh nghiệm nào được rút ra từ phong trào dân chủ 1936 – 1939 còn nguyên giá trị trong thời đại ngày nay?</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shd w:val="clear" w:color="auto" w:fill="FFFFFF"/>
        </w:rPr>
        <w:t>Phương pháp tổ chức và lãnh đạo quần chúng đấu tranh.</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B. </w:t>
      </w:r>
      <w:r w:rsidRPr="00142178">
        <w:rPr>
          <w:sz w:val="26"/>
          <w:szCs w:val="26"/>
          <w:shd w:val="clear" w:color="auto" w:fill="FFFFFF"/>
        </w:rPr>
        <w:t>Linh hoạt các phương pháp đấu tranh kinh tế, chính trị, ngoại giao.</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shd w:val="clear" w:color="auto" w:fill="FFFFFF"/>
        </w:rPr>
        <w:t>Vận dụng sáng tạo chủ nghĩa Mác – Lênin vào cách mạng nước ta.</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D. </w:t>
      </w:r>
      <w:r w:rsidRPr="00142178">
        <w:rPr>
          <w:sz w:val="26"/>
          <w:szCs w:val="26"/>
          <w:shd w:val="clear" w:color="auto" w:fill="FFFFFF"/>
        </w:rPr>
        <w:t>Chủ trương phát huy sức mạnh đại đoàn kết dân tộc.</w:t>
      </w:r>
    </w:p>
    <w:p w:rsidR="00C45BA1" w:rsidRPr="00142178" w:rsidRDefault="00C45BA1" w:rsidP="00BC05CA">
      <w:pPr>
        <w:tabs>
          <w:tab w:val="left" w:pos="2806"/>
          <w:tab w:val="left" w:pos="5454"/>
          <w:tab w:val="left" w:pos="8107"/>
        </w:tabs>
        <w:spacing w:line="300" w:lineRule="exact"/>
        <w:rPr>
          <w:sz w:val="26"/>
          <w:szCs w:val="26"/>
        </w:rPr>
      </w:pPr>
      <w:r w:rsidRPr="00142178">
        <w:rPr>
          <w:b/>
          <w:sz w:val="26"/>
          <w:szCs w:val="26"/>
        </w:rPr>
        <w:t xml:space="preserve">Câu 29. </w:t>
      </w:r>
      <w:r w:rsidRPr="00142178">
        <w:rPr>
          <w:sz w:val="26"/>
          <w:szCs w:val="26"/>
        </w:rPr>
        <w:t>Nam đồng thư xã - một nhà xuất bản tiến bộ là cơ sở hạt nhân đầu tiên của tổ chức cách mạng nào ở Việt Nam?</w:t>
      </w:r>
    </w:p>
    <w:p w:rsidR="00C45BA1" w:rsidRDefault="00C45BA1" w:rsidP="00BC05CA">
      <w:pPr>
        <w:tabs>
          <w:tab w:val="left" w:pos="2806"/>
          <w:tab w:val="left" w:pos="5454"/>
          <w:tab w:val="left" w:pos="8107"/>
        </w:tabs>
        <w:rPr>
          <w:b/>
          <w:sz w:val="26"/>
          <w:szCs w:val="26"/>
        </w:rPr>
      </w:pPr>
      <w:r w:rsidRPr="00142178">
        <w:rPr>
          <w:b/>
          <w:sz w:val="26"/>
          <w:szCs w:val="26"/>
        </w:rPr>
        <w:t xml:space="preserve">   A. </w:t>
      </w:r>
      <w:r w:rsidRPr="00142178">
        <w:rPr>
          <w:sz w:val="26"/>
          <w:szCs w:val="26"/>
        </w:rPr>
        <w:t>An Nam Cộng sản đảng.</w:t>
      </w:r>
      <w:r w:rsidRPr="00142178">
        <w:rPr>
          <w:sz w:val="26"/>
          <w:szCs w:val="26"/>
        </w:rPr>
        <w:tab/>
      </w:r>
      <w:r w:rsidRPr="00142178">
        <w:rPr>
          <w:b/>
          <w:sz w:val="26"/>
          <w:szCs w:val="26"/>
        </w:rPr>
        <w:t xml:space="preserve">  </w:t>
      </w:r>
    </w:p>
    <w:p w:rsidR="00C45BA1" w:rsidRPr="00142178" w:rsidRDefault="00C45BA1" w:rsidP="00BC05CA">
      <w:pPr>
        <w:tabs>
          <w:tab w:val="left" w:pos="2806"/>
          <w:tab w:val="left" w:pos="5454"/>
          <w:tab w:val="left" w:pos="8107"/>
        </w:tabs>
        <w:rPr>
          <w:sz w:val="26"/>
          <w:szCs w:val="26"/>
        </w:rPr>
      </w:pPr>
      <w:r>
        <w:rPr>
          <w:b/>
          <w:sz w:val="26"/>
          <w:szCs w:val="26"/>
          <w:lang w:val="en-US"/>
        </w:rPr>
        <w:t xml:space="preserve">   </w:t>
      </w:r>
      <w:r w:rsidRPr="00142178">
        <w:rPr>
          <w:b/>
          <w:sz w:val="26"/>
          <w:szCs w:val="26"/>
        </w:rPr>
        <w:t xml:space="preserve">B. </w:t>
      </w:r>
      <w:r w:rsidRPr="00142178">
        <w:rPr>
          <w:sz w:val="26"/>
          <w:szCs w:val="26"/>
        </w:rPr>
        <w:t>Hội Việt Nam Cách mạng Thanh niên.</w:t>
      </w:r>
    </w:p>
    <w:p w:rsidR="00C45BA1" w:rsidRDefault="00C45BA1" w:rsidP="00BC05CA">
      <w:pPr>
        <w:tabs>
          <w:tab w:val="left" w:pos="2806"/>
          <w:tab w:val="left" w:pos="5454"/>
          <w:tab w:val="left" w:pos="8107"/>
        </w:tabs>
        <w:rPr>
          <w:b/>
          <w:sz w:val="26"/>
          <w:szCs w:val="26"/>
        </w:rPr>
      </w:pPr>
      <w:r w:rsidRPr="00142178">
        <w:rPr>
          <w:b/>
          <w:sz w:val="26"/>
          <w:szCs w:val="26"/>
        </w:rPr>
        <w:t xml:space="preserve">   C. </w:t>
      </w:r>
      <w:r w:rsidRPr="00142178">
        <w:rPr>
          <w:sz w:val="26"/>
          <w:szCs w:val="26"/>
        </w:rPr>
        <w:t>Đông Dương Cộng sản liên đoàn.</w:t>
      </w:r>
      <w:r w:rsidRPr="00142178">
        <w:rPr>
          <w:sz w:val="26"/>
          <w:szCs w:val="26"/>
        </w:rPr>
        <w:tab/>
      </w:r>
      <w:r w:rsidRPr="00142178">
        <w:rPr>
          <w:b/>
          <w:sz w:val="26"/>
          <w:szCs w:val="26"/>
        </w:rPr>
        <w:t xml:space="preserve">  </w:t>
      </w:r>
    </w:p>
    <w:p w:rsidR="00C45BA1" w:rsidRPr="00142178" w:rsidRDefault="00C45BA1" w:rsidP="00BC05CA">
      <w:pPr>
        <w:tabs>
          <w:tab w:val="left" w:pos="2806"/>
          <w:tab w:val="left" w:pos="5454"/>
          <w:tab w:val="left" w:pos="8107"/>
        </w:tabs>
        <w:rPr>
          <w:sz w:val="26"/>
          <w:szCs w:val="26"/>
        </w:rPr>
      </w:pPr>
      <w:r>
        <w:rPr>
          <w:b/>
          <w:sz w:val="26"/>
          <w:szCs w:val="26"/>
          <w:lang w:val="en-US"/>
        </w:rPr>
        <w:t xml:space="preserve">   </w:t>
      </w:r>
      <w:r w:rsidRPr="00142178">
        <w:rPr>
          <w:b/>
          <w:sz w:val="26"/>
          <w:szCs w:val="26"/>
        </w:rPr>
        <w:t xml:space="preserve">D. </w:t>
      </w:r>
      <w:r w:rsidRPr="00142178">
        <w:rPr>
          <w:sz w:val="26"/>
          <w:szCs w:val="26"/>
        </w:rPr>
        <w:t>Việt Nam Quốc dân đảng.</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30. </w:t>
      </w:r>
      <w:r w:rsidRPr="00142178">
        <w:rPr>
          <w:sz w:val="26"/>
          <w:szCs w:val="26"/>
        </w:rPr>
        <w:t>Khi về Quảng Châu (Trung Quốc) năm 1912, Phan Bội Châu đã thành lập tổ chức nào sau đây?</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Pr>
          <w:sz w:val="26"/>
          <w:szCs w:val="26"/>
        </w:rPr>
        <w:t>Tâm Tâm xã.</w:t>
      </w:r>
      <w:r>
        <w:rPr>
          <w:sz w:val="26"/>
          <w:szCs w:val="26"/>
        </w:rPr>
        <w:tab/>
      </w:r>
      <w:r>
        <w:rPr>
          <w:sz w:val="26"/>
          <w:szCs w:val="26"/>
        </w:rPr>
        <w:tab/>
      </w:r>
      <w:r w:rsidRPr="00142178">
        <w:rPr>
          <w:b/>
          <w:sz w:val="26"/>
          <w:szCs w:val="26"/>
        </w:rPr>
        <w:t xml:space="preserve"> B. </w:t>
      </w:r>
      <w:r w:rsidRPr="00142178">
        <w:rPr>
          <w:sz w:val="26"/>
          <w:szCs w:val="26"/>
        </w:rPr>
        <w:t xml:space="preserve">Việt Nam Quang phục hội </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Hội Phục Việt</w:t>
      </w:r>
      <w:r w:rsidRPr="00142178">
        <w:rPr>
          <w:sz w:val="26"/>
          <w:szCs w:val="26"/>
        </w:rPr>
        <w:tab/>
      </w:r>
      <w:r w:rsidRPr="00142178">
        <w:rPr>
          <w:sz w:val="26"/>
          <w:szCs w:val="26"/>
        </w:rPr>
        <w:tab/>
      </w:r>
      <w:r w:rsidRPr="00142178">
        <w:rPr>
          <w:b/>
          <w:sz w:val="26"/>
          <w:szCs w:val="26"/>
        </w:rPr>
        <w:t xml:space="preserve">  D. </w:t>
      </w:r>
      <w:r w:rsidRPr="00142178">
        <w:rPr>
          <w:sz w:val="26"/>
          <w:szCs w:val="26"/>
        </w:rPr>
        <w:t>Hội Duy Tân.</w:t>
      </w:r>
      <w:r w:rsidRPr="00142178">
        <w:rPr>
          <w:sz w:val="26"/>
          <w:szCs w:val="26"/>
        </w:rPr>
        <w:tab/>
      </w:r>
      <w:r w:rsidRPr="00142178">
        <w:rPr>
          <w:sz w:val="26"/>
          <w:szCs w:val="26"/>
        </w:rPr>
        <w:tab/>
      </w:r>
      <w:r w:rsidRPr="00142178">
        <w:rPr>
          <w:sz w:val="26"/>
          <w:szCs w:val="26"/>
        </w:rPr>
        <w:tab/>
      </w:r>
      <w:r w:rsidRPr="00142178">
        <w:rPr>
          <w:sz w:val="26"/>
          <w:szCs w:val="26"/>
        </w:rPr>
        <w:tab/>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31. </w:t>
      </w:r>
      <w:r w:rsidRPr="00142178">
        <w:rPr>
          <w:sz w:val="26"/>
          <w:szCs w:val="26"/>
        </w:rPr>
        <w:t>Trong giai cấp địa chủ phong kiến ở Việt Nam sau Chiến tranh thế giới thứ nhất, bộ phận nào có khả năng tham gia phong trào dân tộc dân chủ chống thực dân Pháp và tay sai?</w:t>
      </w:r>
    </w:p>
    <w:p w:rsidR="00C45BA1" w:rsidRDefault="00C45BA1" w:rsidP="00BC05CA">
      <w:pPr>
        <w:tabs>
          <w:tab w:val="left" w:pos="2806"/>
          <w:tab w:val="left" w:pos="5454"/>
          <w:tab w:val="left" w:pos="8107"/>
        </w:tabs>
        <w:rPr>
          <w:b/>
          <w:sz w:val="26"/>
          <w:szCs w:val="26"/>
        </w:rPr>
      </w:pPr>
      <w:r w:rsidRPr="00142178">
        <w:rPr>
          <w:b/>
          <w:sz w:val="26"/>
          <w:szCs w:val="26"/>
        </w:rPr>
        <w:t xml:space="preserve">   A. </w:t>
      </w:r>
      <w:r w:rsidRPr="00142178">
        <w:rPr>
          <w:sz w:val="26"/>
          <w:szCs w:val="26"/>
        </w:rPr>
        <w:t>Đại địa chủ.</w:t>
      </w:r>
      <w:r w:rsidRPr="00142178">
        <w:rPr>
          <w:sz w:val="26"/>
          <w:szCs w:val="26"/>
        </w:rPr>
        <w:tab/>
      </w:r>
      <w:r>
        <w:rPr>
          <w:sz w:val="26"/>
          <w:szCs w:val="26"/>
          <w:lang w:val="en-US"/>
        </w:rPr>
        <w:t xml:space="preserve">               </w:t>
      </w:r>
      <w:r w:rsidRPr="00142178">
        <w:rPr>
          <w:b/>
          <w:sz w:val="26"/>
          <w:szCs w:val="26"/>
        </w:rPr>
        <w:t xml:space="preserve">  B. </w:t>
      </w:r>
      <w:r w:rsidRPr="00142178">
        <w:rPr>
          <w:sz w:val="26"/>
          <w:szCs w:val="26"/>
        </w:rPr>
        <w:t>Trung, tiểu địa chủ.</w:t>
      </w:r>
      <w:r w:rsidRPr="00142178">
        <w:rPr>
          <w:sz w:val="26"/>
          <w:szCs w:val="26"/>
        </w:rPr>
        <w:tab/>
      </w:r>
      <w:r w:rsidRPr="00142178">
        <w:rPr>
          <w:b/>
          <w:sz w:val="26"/>
          <w:szCs w:val="26"/>
        </w:rPr>
        <w:t xml:space="preserve">  </w:t>
      </w:r>
    </w:p>
    <w:p w:rsidR="00C45BA1" w:rsidRPr="00142178" w:rsidRDefault="00C45BA1" w:rsidP="00BC05CA">
      <w:pPr>
        <w:tabs>
          <w:tab w:val="left" w:pos="2806"/>
          <w:tab w:val="left" w:pos="5454"/>
          <w:tab w:val="left" w:pos="8107"/>
        </w:tabs>
        <w:rPr>
          <w:sz w:val="26"/>
          <w:szCs w:val="26"/>
        </w:rPr>
      </w:pPr>
      <w:r>
        <w:rPr>
          <w:b/>
          <w:sz w:val="26"/>
          <w:szCs w:val="26"/>
          <w:lang w:val="en-US"/>
        </w:rPr>
        <w:t xml:space="preserve">  </w:t>
      </w:r>
      <w:r w:rsidRPr="00142178">
        <w:rPr>
          <w:b/>
          <w:sz w:val="26"/>
          <w:szCs w:val="26"/>
        </w:rPr>
        <w:t xml:space="preserve">C. </w:t>
      </w:r>
      <w:r w:rsidRPr="00142178">
        <w:rPr>
          <w:sz w:val="26"/>
          <w:szCs w:val="26"/>
        </w:rPr>
        <w:t>Tiểu địa chủ.</w:t>
      </w:r>
      <w:r w:rsidRPr="00142178">
        <w:rPr>
          <w:sz w:val="26"/>
          <w:szCs w:val="26"/>
        </w:rPr>
        <w:tab/>
      </w:r>
      <w:r>
        <w:rPr>
          <w:sz w:val="26"/>
          <w:szCs w:val="26"/>
          <w:lang w:val="en-US"/>
        </w:rPr>
        <w:t xml:space="preserve">               </w:t>
      </w:r>
      <w:r w:rsidRPr="00142178">
        <w:rPr>
          <w:b/>
          <w:sz w:val="26"/>
          <w:szCs w:val="26"/>
        </w:rPr>
        <w:t xml:space="preserve">  D. </w:t>
      </w:r>
      <w:r w:rsidRPr="00142178">
        <w:rPr>
          <w:sz w:val="26"/>
          <w:szCs w:val="26"/>
        </w:rPr>
        <w:t>Trung địa chủ.</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32. </w:t>
      </w:r>
      <w:r w:rsidRPr="00142178">
        <w:rPr>
          <w:sz w:val="26"/>
          <w:szCs w:val="26"/>
        </w:rPr>
        <w:t>Chiến lược nào sau đây được nhóm 5 nước sáng lập ASEAN tiến hành những năm đầu sau khi giành độc lập?</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Chiến lược toàn cầu.</w:t>
      </w:r>
      <w:r w:rsidRPr="00142178">
        <w:rPr>
          <w:sz w:val="26"/>
          <w:szCs w:val="26"/>
        </w:rPr>
        <w:tab/>
      </w:r>
      <w:r>
        <w:rPr>
          <w:sz w:val="26"/>
          <w:szCs w:val="26"/>
          <w:lang w:val="en-US"/>
        </w:rPr>
        <w:t xml:space="preserve">                                         </w:t>
      </w:r>
      <w:r w:rsidRPr="00142178">
        <w:rPr>
          <w:b/>
          <w:sz w:val="26"/>
          <w:szCs w:val="26"/>
        </w:rPr>
        <w:t xml:space="preserve">  B. </w:t>
      </w:r>
      <w:r w:rsidRPr="00142178">
        <w:rPr>
          <w:sz w:val="26"/>
          <w:szCs w:val="26"/>
        </w:rPr>
        <w:t xml:space="preserve">Chiến lược kinh tế hướng ngoại. </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Chiến lược kinh tế hướng nội.</w:t>
      </w:r>
      <w:r w:rsidRPr="00142178">
        <w:rPr>
          <w:sz w:val="26"/>
          <w:szCs w:val="26"/>
        </w:rPr>
        <w:tab/>
      </w:r>
      <w:r w:rsidRPr="00142178">
        <w:rPr>
          <w:b/>
          <w:sz w:val="26"/>
          <w:szCs w:val="26"/>
        </w:rPr>
        <w:t xml:space="preserve">  D. </w:t>
      </w:r>
      <w:r w:rsidRPr="00142178">
        <w:rPr>
          <w:sz w:val="26"/>
          <w:szCs w:val="26"/>
        </w:rPr>
        <w:t>Chính sách cộng sản thời chiến.</w:t>
      </w:r>
      <w:r w:rsidRPr="00142178">
        <w:rPr>
          <w:sz w:val="26"/>
          <w:szCs w:val="26"/>
        </w:rPr>
        <w:tab/>
      </w:r>
      <w:r w:rsidRPr="00142178">
        <w:rPr>
          <w:sz w:val="26"/>
          <w:szCs w:val="26"/>
        </w:rPr>
        <w:tab/>
      </w:r>
    </w:p>
    <w:p w:rsidR="00C45BA1" w:rsidRPr="00142178" w:rsidRDefault="00C45BA1" w:rsidP="00BC05CA">
      <w:pPr>
        <w:tabs>
          <w:tab w:val="left" w:pos="2806"/>
          <w:tab w:val="left" w:pos="5454"/>
          <w:tab w:val="left" w:pos="8107"/>
        </w:tabs>
        <w:rPr>
          <w:sz w:val="26"/>
          <w:szCs w:val="26"/>
          <w:lang w:val="nb-NO"/>
        </w:rPr>
      </w:pPr>
      <w:r w:rsidRPr="00142178">
        <w:rPr>
          <w:b/>
          <w:sz w:val="26"/>
          <w:szCs w:val="26"/>
        </w:rPr>
        <w:t xml:space="preserve">Câu 33. </w:t>
      </w:r>
      <w:r w:rsidRPr="00142178">
        <w:rPr>
          <w:sz w:val="26"/>
          <w:szCs w:val="26"/>
          <w:lang w:val="nb-NO"/>
        </w:rPr>
        <w:t>Dưới hai tầng áp bức bóc lột nặng nề của Pháp –Nhật, giai cấp nào bị bần cùng, khốn khổ nhất, tổn thất nhiều nhất trong nạn đói 1944-1945 ?</w:t>
      </w:r>
      <w:r w:rsidRPr="00142178">
        <w:rPr>
          <w:sz w:val="26"/>
          <w:szCs w:val="26"/>
        </w:rPr>
        <w:t xml:space="preserve"> </w:t>
      </w:r>
    </w:p>
    <w:p w:rsidR="00C45BA1" w:rsidRPr="00142178" w:rsidRDefault="00C45BA1" w:rsidP="00BC05CA">
      <w:pPr>
        <w:tabs>
          <w:tab w:val="left" w:pos="2806"/>
          <w:tab w:val="left" w:pos="5454"/>
          <w:tab w:val="left" w:pos="8107"/>
        </w:tabs>
        <w:rPr>
          <w:sz w:val="26"/>
          <w:szCs w:val="26"/>
          <w:lang w:val="nb-NO"/>
        </w:rPr>
      </w:pPr>
      <w:r w:rsidRPr="00142178">
        <w:rPr>
          <w:b/>
          <w:sz w:val="26"/>
          <w:szCs w:val="26"/>
        </w:rPr>
        <w:t xml:space="preserve">   A. </w:t>
      </w:r>
      <w:r w:rsidRPr="00142178">
        <w:rPr>
          <w:sz w:val="26"/>
          <w:szCs w:val="26"/>
          <w:lang w:val="nb-NO"/>
        </w:rPr>
        <w:t>Công nhân</w:t>
      </w:r>
      <w:r w:rsidRPr="00142178">
        <w:rPr>
          <w:sz w:val="26"/>
          <w:szCs w:val="26"/>
        </w:rPr>
        <w:tab/>
      </w:r>
      <w:r w:rsidRPr="00142178">
        <w:rPr>
          <w:b/>
          <w:sz w:val="26"/>
          <w:szCs w:val="26"/>
        </w:rPr>
        <w:t xml:space="preserve">  B. </w:t>
      </w:r>
      <w:r w:rsidRPr="00142178">
        <w:rPr>
          <w:sz w:val="26"/>
          <w:szCs w:val="26"/>
          <w:lang w:val="nb-NO"/>
        </w:rPr>
        <w:t>Thợ thủ công</w:t>
      </w:r>
      <w:r w:rsidRPr="00142178">
        <w:rPr>
          <w:sz w:val="26"/>
          <w:szCs w:val="26"/>
        </w:rPr>
        <w:tab/>
      </w:r>
      <w:r w:rsidRPr="00142178">
        <w:rPr>
          <w:b/>
          <w:sz w:val="26"/>
          <w:szCs w:val="26"/>
        </w:rPr>
        <w:t xml:space="preserve">  C. </w:t>
      </w:r>
      <w:r w:rsidRPr="00142178">
        <w:rPr>
          <w:sz w:val="26"/>
          <w:szCs w:val="26"/>
          <w:lang w:val="nb-NO"/>
        </w:rPr>
        <w:t>Nông dân</w:t>
      </w:r>
      <w:r w:rsidRPr="00142178">
        <w:rPr>
          <w:sz w:val="26"/>
          <w:szCs w:val="26"/>
        </w:rPr>
        <w:tab/>
      </w:r>
      <w:r w:rsidRPr="00142178">
        <w:rPr>
          <w:b/>
          <w:sz w:val="26"/>
          <w:szCs w:val="26"/>
        </w:rPr>
        <w:t xml:space="preserve">  D. </w:t>
      </w:r>
      <w:r w:rsidRPr="00142178">
        <w:rPr>
          <w:sz w:val="26"/>
          <w:szCs w:val="26"/>
          <w:lang w:val="nb-NO"/>
        </w:rPr>
        <w:t>Tiểu tư sản</w:t>
      </w:r>
    </w:p>
    <w:p w:rsidR="00C45BA1" w:rsidRPr="00142178" w:rsidRDefault="00C45BA1" w:rsidP="00BC05CA">
      <w:pPr>
        <w:tabs>
          <w:tab w:val="left" w:pos="2806"/>
          <w:tab w:val="left" w:pos="5454"/>
          <w:tab w:val="left" w:pos="8107"/>
        </w:tabs>
        <w:spacing w:line="300" w:lineRule="exact"/>
        <w:rPr>
          <w:sz w:val="26"/>
          <w:szCs w:val="26"/>
        </w:rPr>
      </w:pPr>
      <w:r w:rsidRPr="00142178">
        <w:rPr>
          <w:b/>
          <w:sz w:val="26"/>
          <w:szCs w:val="26"/>
        </w:rPr>
        <w:t xml:space="preserve">Câu 34. </w:t>
      </w:r>
      <w:r w:rsidRPr="00142178">
        <w:rPr>
          <w:sz w:val="26"/>
          <w:szCs w:val="26"/>
        </w:rPr>
        <w:t>Trong phong trào dân tộc dân chủ 1919-1925 ở Việt Nam, phong trào đấu tranh của giai cấp tư sản, giai cấp tiểu tư sản và giai cấp công nhân có điểm tương đồng nào?</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Quy mô rộng lớn, thống nhất ở trong và ngoài nước.</w:t>
      </w:r>
    </w:p>
    <w:p w:rsidR="00C45BA1" w:rsidRPr="00142178" w:rsidRDefault="00C45BA1" w:rsidP="00BC05CA">
      <w:pPr>
        <w:tabs>
          <w:tab w:val="left" w:pos="2806"/>
          <w:tab w:val="left" w:pos="5454"/>
          <w:tab w:val="left" w:pos="8107"/>
        </w:tabs>
        <w:spacing w:line="300" w:lineRule="exact"/>
        <w:rPr>
          <w:sz w:val="26"/>
          <w:szCs w:val="26"/>
        </w:rPr>
      </w:pPr>
      <w:r w:rsidRPr="00142178">
        <w:rPr>
          <w:b/>
          <w:sz w:val="26"/>
          <w:szCs w:val="26"/>
        </w:rPr>
        <w:t xml:space="preserve">   B. </w:t>
      </w:r>
      <w:r w:rsidRPr="00142178">
        <w:rPr>
          <w:sz w:val="26"/>
          <w:szCs w:val="26"/>
        </w:rPr>
        <w:t>Địa bàn chủ yếu ở các đô thị, trung tâm kinh tế, chính trị.</w:t>
      </w:r>
    </w:p>
    <w:p w:rsidR="00C45BA1" w:rsidRPr="00142178" w:rsidRDefault="00C45BA1" w:rsidP="00BC05CA">
      <w:pPr>
        <w:tabs>
          <w:tab w:val="left" w:pos="2806"/>
          <w:tab w:val="left" w:pos="5454"/>
          <w:tab w:val="left" w:pos="8107"/>
        </w:tabs>
        <w:spacing w:line="300" w:lineRule="exact"/>
        <w:rPr>
          <w:sz w:val="26"/>
          <w:szCs w:val="26"/>
        </w:rPr>
      </w:pPr>
      <w:r w:rsidRPr="00142178">
        <w:rPr>
          <w:b/>
          <w:sz w:val="26"/>
          <w:szCs w:val="26"/>
        </w:rPr>
        <w:t xml:space="preserve">   C. </w:t>
      </w:r>
      <w:r w:rsidRPr="00142178">
        <w:rPr>
          <w:sz w:val="26"/>
          <w:szCs w:val="26"/>
        </w:rPr>
        <w:t>Đấu tranh đòi quyền lợi kinh tế là mục tiêu duy nhất.</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D. </w:t>
      </w:r>
      <w:r w:rsidRPr="00142178">
        <w:rPr>
          <w:sz w:val="26"/>
          <w:szCs w:val="26"/>
        </w:rPr>
        <w:t>Có sự lãnh đạo thống nhất của chính đảng mỗi giai cấp.</w:t>
      </w:r>
    </w:p>
    <w:p w:rsidR="00C45BA1" w:rsidRPr="00142178" w:rsidRDefault="00C45BA1" w:rsidP="00BC05CA">
      <w:pPr>
        <w:tabs>
          <w:tab w:val="left" w:pos="2806"/>
          <w:tab w:val="left" w:pos="5454"/>
          <w:tab w:val="left" w:pos="8107"/>
        </w:tabs>
        <w:rPr>
          <w:sz w:val="26"/>
          <w:szCs w:val="26"/>
          <w:lang w:val="pt-BR"/>
        </w:rPr>
      </w:pPr>
      <w:r w:rsidRPr="00142178">
        <w:rPr>
          <w:b/>
          <w:sz w:val="26"/>
          <w:szCs w:val="26"/>
        </w:rPr>
        <w:t xml:space="preserve">Câu 35. </w:t>
      </w:r>
      <w:r w:rsidRPr="00142178">
        <w:rPr>
          <w:sz w:val="26"/>
          <w:szCs w:val="26"/>
          <w:lang w:val="pt-BR"/>
        </w:rPr>
        <w:t>Những giai cấp nào giữ vai trò động lực của phong trào cách mạng 1930-1931 ở Việt Nam?</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lang w:val="pt-BR"/>
        </w:rPr>
        <w:t xml:space="preserve">Công nhân, nông dân và trí thức.               </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B. </w:t>
      </w:r>
      <w:r w:rsidRPr="00142178">
        <w:rPr>
          <w:sz w:val="26"/>
          <w:szCs w:val="26"/>
          <w:lang w:val="pt-BR"/>
        </w:rPr>
        <w:t xml:space="preserve">Công nhân và trí thức.                               </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lang w:val="pt-BR"/>
        </w:rPr>
        <w:t>Công nhân và nông dân.</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D. </w:t>
      </w:r>
      <w:r w:rsidRPr="00142178">
        <w:rPr>
          <w:sz w:val="26"/>
          <w:szCs w:val="26"/>
          <w:lang w:val="pt-BR"/>
        </w:rPr>
        <w:t>Công nhân và tiểu tư sản.</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36. </w:t>
      </w:r>
      <w:r w:rsidRPr="00142178">
        <w:rPr>
          <w:sz w:val="26"/>
          <w:szCs w:val="26"/>
        </w:rPr>
        <w:t>Nội dung nào sau đây phản ánh đúng nghệ thuật chỉ đạo khởi nghĩa giành chính quyền Cách mạng tháng Tám năm 1945 ở Việt Nam?</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shd w:val="clear" w:color="auto" w:fill="FFFFFF"/>
        </w:rPr>
        <w:t>Giành chính quyền ở các đô thị lớn rồi tản về các vùng nông thôn.</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B. </w:t>
      </w:r>
      <w:r w:rsidRPr="00142178">
        <w:rPr>
          <w:sz w:val="26"/>
          <w:szCs w:val="26"/>
          <w:shd w:val="clear" w:color="auto" w:fill="FFFFFF"/>
        </w:rPr>
        <w:t>Kết hợp khởi nghĩa giành chính quyền ở cả nông thôn và thành thị.</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shd w:val="clear" w:color="auto" w:fill="FFFFFF"/>
        </w:rPr>
        <w:t>Giành chính quyền ở các vùng nông thôn để bao vây rồi tiến vào thành thị.</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D. </w:t>
      </w:r>
      <w:r w:rsidRPr="00142178">
        <w:rPr>
          <w:sz w:val="26"/>
          <w:szCs w:val="26"/>
          <w:shd w:val="clear" w:color="auto" w:fill="FFFFFF"/>
        </w:rPr>
        <w:t>Khởi nghĩa giành chính quyền ở Trung ương rồi tiến về các địa phương.</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37. </w:t>
      </w:r>
      <w:r w:rsidRPr="00142178">
        <w:rPr>
          <w:sz w:val="26"/>
          <w:szCs w:val="26"/>
        </w:rPr>
        <w:t>Khuynh hướng vô sản đã thắng thế hoàn toàn trước khuynh hướng tư sản ở Việt Nam (đầu năm 1930) vì lí do nào sau đây?</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Khuynh hướng vô sản giải quyết triệt để tất cả mâu thuẫn trong xã hội.</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B. </w:t>
      </w:r>
      <w:r w:rsidRPr="00142178">
        <w:rPr>
          <w:sz w:val="26"/>
          <w:szCs w:val="26"/>
        </w:rPr>
        <w:t>Khuynh hướng vô sản đáp ứng được yêu cầu khách quan lịch sử dân tộc.</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Khuynh hướng vô sản giải quyết được yêu cầu ruộng đất cho nông dân.</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D. </w:t>
      </w:r>
      <w:r w:rsidRPr="00142178">
        <w:rPr>
          <w:sz w:val="26"/>
          <w:szCs w:val="26"/>
        </w:rPr>
        <w:t>Liên minh công - nông chiếm tỉ lệ lớn nhất trong cơ cấu xã hội Việt Nam.</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38. </w:t>
      </w:r>
      <w:r w:rsidRPr="00142178">
        <w:rPr>
          <w:sz w:val="26"/>
          <w:szCs w:val="26"/>
        </w:rPr>
        <w:t>Mục tiêu của Liên minh châu Âu (EU) là đẩy mạnh hợp tác, liên minh giữa các nước trong các lĩnh vực nào sau đây?</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Quân sự, chính trị, văn hóa.</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B. </w:t>
      </w:r>
      <w:r w:rsidRPr="00142178">
        <w:rPr>
          <w:sz w:val="26"/>
          <w:szCs w:val="26"/>
        </w:rPr>
        <w:t>Vũ khí hạt nhân và vũ khí tiến công chiến lược.</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Kinh tế, tiền tệ, chính trị, đối ngoại và an ninh chung.</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D. </w:t>
      </w:r>
      <w:r w:rsidRPr="00142178">
        <w:rPr>
          <w:sz w:val="26"/>
          <w:szCs w:val="26"/>
        </w:rPr>
        <w:t>Xâm lược thuộc địa, mở rộng thị trường.</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39. </w:t>
      </w:r>
      <w:r w:rsidRPr="00142178">
        <w:rPr>
          <w:sz w:val="26"/>
          <w:szCs w:val="26"/>
        </w:rPr>
        <w:t xml:space="preserve">Trong quá trình khởi nghĩa từng phần (từ tháng 3 đến giữa tháng 8- 1945), nhân dân Việt Nam </w:t>
      </w:r>
      <w:r w:rsidRPr="00142178">
        <w:rPr>
          <w:b/>
          <w:sz w:val="26"/>
          <w:szCs w:val="26"/>
        </w:rPr>
        <w:t>không</w:t>
      </w:r>
      <w:r w:rsidRPr="00142178">
        <w:rPr>
          <w:sz w:val="26"/>
          <w:szCs w:val="26"/>
        </w:rPr>
        <w:t xml:space="preserve"> có hoạt động nào dưới đây?</w:t>
      </w:r>
    </w:p>
    <w:p w:rsidR="00C45BA1" w:rsidRPr="00142178" w:rsidRDefault="00C45BA1" w:rsidP="00BC05CA">
      <w:pPr>
        <w:tabs>
          <w:tab w:val="left" w:pos="2806"/>
          <w:tab w:val="left" w:pos="5454"/>
          <w:tab w:val="left" w:pos="8107"/>
        </w:tabs>
        <w:rPr>
          <w:sz w:val="26"/>
          <w:szCs w:val="26"/>
          <w:lang w:val="nb-NO"/>
        </w:rPr>
      </w:pPr>
      <w:r w:rsidRPr="00142178">
        <w:rPr>
          <w:b/>
          <w:sz w:val="26"/>
          <w:szCs w:val="26"/>
        </w:rPr>
        <w:t xml:space="preserve">   A. </w:t>
      </w:r>
      <w:r w:rsidRPr="00142178">
        <w:rPr>
          <w:sz w:val="26"/>
          <w:szCs w:val="26"/>
        </w:rPr>
        <w:t>Giành chính quyền đồng loạt trong cả nước</w:t>
      </w:r>
      <w:r w:rsidRPr="00142178">
        <w:rPr>
          <w:sz w:val="26"/>
          <w:szCs w:val="26"/>
        </w:rPr>
        <w:tab/>
      </w:r>
      <w:r w:rsidRPr="00142178">
        <w:rPr>
          <w:b/>
          <w:sz w:val="26"/>
          <w:szCs w:val="26"/>
        </w:rPr>
        <w:t xml:space="preserve">  B. </w:t>
      </w:r>
      <w:r w:rsidRPr="00142178">
        <w:rPr>
          <w:sz w:val="26"/>
          <w:szCs w:val="26"/>
        </w:rPr>
        <w:t>Lập Uỷ ban Quân sự Bắc Kì</w:t>
      </w:r>
      <w:r w:rsidRPr="00142178">
        <w:rPr>
          <w:sz w:val="26"/>
          <w:szCs w:val="26"/>
        </w:rPr>
        <w:tab/>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Phát triển, mở rộng căn cứ địa cách mạng.</w:t>
      </w:r>
      <w:r w:rsidRPr="00142178">
        <w:rPr>
          <w:sz w:val="26"/>
          <w:szCs w:val="26"/>
        </w:rPr>
        <w:tab/>
      </w:r>
      <w:r w:rsidRPr="00142178">
        <w:rPr>
          <w:b/>
          <w:sz w:val="26"/>
          <w:szCs w:val="26"/>
        </w:rPr>
        <w:t xml:space="preserve">  D. </w:t>
      </w:r>
      <w:r w:rsidRPr="00142178">
        <w:rPr>
          <w:sz w:val="26"/>
          <w:szCs w:val="26"/>
        </w:rPr>
        <w:t>Thống nhất các lực lượng vũ trang.</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Câu 40. </w:t>
      </w:r>
      <w:r w:rsidRPr="00142178">
        <w:rPr>
          <w:sz w:val="26"/>
          <w:szCs w:val="26"/>
        </w:rPr>
        <w:t>Trong khoảng ba thập niên đầu sau Chiến tranh thế giới thứ hai, Liên Xô là nước đi đầu trong lĩnh vực nào sau đây?</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A. </w:t>
      </w:r>
      <w:r w:rsidRPr="00142178">
        <w:rPr>
          <w:sz w:val="26"/>
          <w:szCs w:val="26"/>
        </w:rPr>
        <w:t>Sản xuất nông nghiệp.</w:t>
      </w:r>
      <w:r w:rsidRPr="00142178">
        <w:rPr>
          <w:sz w:val="26"/>
          <w:szCs w:val="26"/>
        </w:rPr>
        <w:tab/>
      </w:r>
      <w:r w:rsidRPr="00142178">
        <w:rPr>
          <w:b/>
          <w:sz w:val="26"/>
          <w:szCs w:val="26"/>
        </w:rPr>
        <w:t xml:space="preserve">  B. </w:t>
      </w:r>
      <w:r w:rsidRPr="00142178">
        <w:rPr>
          <w:sz w:val="26"/>
          <w:szCs w:val="26"/>
        </w:rPr>
        <w:t>Công nghiệp khai khoáng.</w:t>
      </w:r>
    </w:p>
    <w:p w:rsidR="00C45BA1" w:rsidRPr="00142178" w:rsidRDefault="00C45BA1" w:rsidP="00BC05CA">
      <w:pPr>
        <w:tabs>
          <w:tab w:val="left" w:pos="2806"/>
          <w:tab w:val="left" w:pos="5454"/>
          <w:tab w:val="left" w:pos="8107"/>
        </w:tabs>
        <w:rPr>
          <w:sz w:val="26"/>
          <w:szCs w:val="26"/>
        </w:rPr>
      </w:pPr>
      <w:r w:rsidRPr="00142178">
        <w:rPr>
          <w:b/>
          <w:sz w:val="26"/>
          <w:szCs w:val="26"/>
        </w:rPr>
        <w:t xml:space="preserve">   C. </w:t>
      </w:r>
      <w:r w:rsidRPr="00142178">
        <w:rPr>
          <w:sz w:val="26"/>
          <w:szCs w:val="26"/>
        </w:rPr>
        <w:t>Tài chính ngân hàng.</w:t>
      </w:r>
      <w:r w:rsidRPr="00142178">
        <w:rPr>
          <w:sz w:val="26"/>
          <w:szCs w:val="26"/>
        </w:rPr>
        <w:tab/>
      </w:r>
      <w:r w:rsidRPr="00142178">
        <w:rPr>
          <w:b/>
          <w:sz w:val="26"/>
          <w:szCs w:val="26"/>
        </w:rPr>
        <w:t xml:space="preserve"> </w:t>
      </w:r>
      <w:r>
        <w:rPr>
          <w:b/>
          <w:sz w:val="26"/>
          <w:szCs w:val="26"/>
          <w:lang w:val="en-US"/>
        </w:rPr>
        <w:t xml:space="preserve">                                         </w:t>
      </w:r>
      <w:r w:rsidRPr="00142178">
        <w:rPr>
          <w:b/>
          <w:sz w:val="26"/>
          <w:szCs w:val="26"/>
        </w:rPr>
        <w:t xml:space="preserve"> D. </w:t>
      </w:r>
      <w:r w:rsidRPr="00142178">
        <w:rPr>
          <w:sz w:val="26"/>
          <w:szCs w:val="26"/>
        </w:rPr>
        <w:t>Công nghiệp điện hạt nhân.</w:t>
      </w:r>
    </w:p>
    <w:p w:rsidR="00C45BA1" w:rsidRPr="00142178" w:rsidRDefault="00C45BA1" w:rsidP="00BC05CA">
      <w:pPr>
        <w:tabs>
          <w:tab w:val="left" w:pos="2806"/>
          <w:tab w:val="left" w:pos="5454"/>
          <w:tab w:val="left" w:pos="8107"/>
        </w:tabs>
        <w:rPr>
          <w:b/>
          <w:sz w:val="26"/>
          <w:szCs w:val="26"/>
        </w:rPr>
      </w:pPr>
      <w:r w:rsidRPr="00142178">
        <w:rPr>
          <w:b/>
          <w:sz w:val="26"/>
          <w:szCs w:val="26"/>
        </w:rPr>
        <w:t xml:space="preserve">                                                             -------------- Hết -------------</w:t>
      </w:r>
      <w:bookmarkStart w:id="0" w:name="_GoBack"/>
      <w:bookmarkEnd w:id="0"/>
    </w:p>
    <w:sectPr w:rsidR="00C45BA1" w:rsidRPr="00142178" w:rsidSect="000566D0">
      <w:footerReference w:type="default" r:id="rId6"/>
      <w:pgSz w:w="11907" w:h="16840" w:code="9"/>
      <w:pgMar w:top="567" w:right="680" w:bottom="567" w:left="1021" w:header="397" w:footer="39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BA1" w:rsidRDefault="00C45BA1">
      <w:r>
        <w:separator/>
      </w:r>
    </w:p>
  </w:endnote>
  <w:endnote w:type="continuationSeparator" w:id="0">
    <w:p w:rsidR="00C45BA1" w:rsidRDefault="00C45B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Arial Narrow">
    <w:panose1 w:val="020B7200000000000000"/>
    <w:charset w:val="00"/>
    <w:family w:val="swiss"/>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BA1" w:rsidRPr="00BC05CA" w:rsidRDefault="00C45BA1" w:rsidP="00BC05CA">
    <w:pPr>
      <w:pStyle w:val="Footer"/>
      <w:jc w:val="right"/>
      <w:rPr>
        <w:sz w:val="22"/>
      </w:rPr>
    </w:pPr>
    <w:r>
      <w:rPr>
        <w:sz w:val="22"/>
      </w:rPr>
      <w:t xml:space="preserve">     Lịch Sử,             Mã đề: 215,       1/3/2024.         Trang  </w:t>
    </w:r>
    <w:r>
      <w:rPr>
        <w:sz w:val="22"/>
      </w:rPr>
      <w:fldChar w:fldCharType="begin"/>
    </w:r>
    <w:r>
      <w:rPr>
        <w:sz w:val="22"/>
      </w:rPr>
      <w:instrText xml:space="preserve"> PAGE  \* MERGEFORMAT </w:instrText>
    </w:r>
    <w:r>
      <w:rPr>
        <w:sz w:val="22"/>
      </w:rPr>
      <w:fldChar w:fldCharType="separate"/>
    </w:r>
    <w:r>
      <w:rPr>
        <w:noProof/>
        <w:sz w:val="22"/>
      </w:rPr>
      <w:t>4</w:t>
    </w:r>
    <w:r>
      <w:rPr>
        <w:sz w:val="22"/>
      </w:rPr>
      <w:fldChar w:fldCharType="end"/>
    </w:r>
    <w:r>
      <w:rPr>
        <w:sz w:val="22"/>
      </w:rPr>
      <w:t xml:space="preserve"> / </w:t>
    </w:r>
    <w:fldSimple w:instr=" NUMPAGES  \* MERGEFORMAT ">
      <w:r>
        <w:rPr>
          <w:noProof/>
          <w:sz w:val="22"/>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BA1" w:rsidRDefault="00C45BA1">
      <w:r>
        <w:separator/>
      </w:r>
    </w:p>
  </w:footnote>
  <w:footnote w:type="continuationSeparator" w:id="0">
    <w:p w:rsidR="00C45BA1" w:rsidRDefault="00C45B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4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5AD2"/>
    <w:rsid w:val="00000F13"/>
    <w:rsid w:val="0000329A"/>
    <w:rsid w:val="00007F09"/>
    <w:rsid w:val="0002042D"/>
    <w:rsid w:val="000235AE"/>
    <w:rsid w:val="00023784"/>
    <w:rsid w:val="00024161"/>
    <w:rsid w:val="0002465E"/>
    <w:rsid w:val="00030236"/>
    <w:rsid w:val="000317C9"/>
    <w:rsid w:val="00034B26"/>
    <w:rsid w:val="000566D0"/>
    <w:rsid w:val="000636FD"/>
    <w:rsid w:val="00083FDB"/>
    <w:rsid w:val="00085916"/>
    <w:rsid w:val="00085B32"/>
    <w:rsid w:val="000944F7"/>
    <w:rsid w:val="000947F2"/>
    <w:rsid w:val="000971C2"/>
    <w:rsid w:val="000C68F3"/>
    <w:rsid w:val="000E11A7"/>
    <w:rsid w:val="000E21F5"/>
    <w:rsid w:val="000E3747"/>
    <w:rsid w:val="000E7EA8"/>
    <w:rsid w:val="000F349A"/>
    <w:rsid w:val="000F57BD"/>
    <w:rsid w:val="000F6841"/>
    <w:rsid w:val="00102CED"/>
    <w:rsid w:val="001102FF"/>
    <w:rsid w:val="00114BA4"/>
    <w:rsid w:val="00116AB2"/>
    <w:rsid w:val="00142178"/>
    <w:rsid w:val="001432ED"/>
    <w:rsid w:val="00144342"/>
    <w:rsid w:val="00160EB7"/>
    <w:rsid w:val="00172EA9"/>
    <w:rsid w:val="00176372"/>
    <w:rsid w:val="00183A54"/>
    <w:rsid w:val="00191264"/>
    <w:rsid w:val="00191E90"/>
    <w:rsid w:val="00193B3F"/>
    <w:rsid w:val="001A7144"/>
    <w:rsid w:val="001B5CC4"/>
    <w:rsid w:val="001B6795"/>
    <w:rsid w:val="001C2669"/>
    <w:rsid w:val="001D3571"/>
    <w:rsid w:val="001D425B"/>
    <w:rsid w:val="001E3B4C"/>
    <w:rsid w:val="001E3BF2"/>
    <w:rsid w:val="001F79B5"/>
    <w:rsid w:val="00207AFA"/>
    <w:rsid w:val="0021401C"/>
    <w:rsid w:val="00214572"/>
    <w:rsid w:val="002153A8"/>
    <w:rsid w:val="00217BF1"/>
    <w:rsid w:val="00222D72"/>
    <w:rsid w:val="00227831"/>
    <w:rsid w:val="00233EAF"/>
    <w:rsid w:val="00241475"/>
    <w:rsid w:val="002536CC"/>
    <w:rsid w:val="00253E37"/>
    <w:rsid w:val="002541C5"/>
    <w:rsid w:val="00262E59"/>
    <w:rsid w:val="002636EC"/>
    <w:rsid w:val="00265E13"/>
    <w:rsid w:val="00267F17"/>
    <w:rsid w:val="00283F30"/>
    <w:rsid w:val="0029365F"/>
    <w:rsid w:val="002A3FD8"/>
    <w:rsid w:val="002A5F69"/>
    <w:rsid w:val="002B0851"/>
    <w:rsid w:val="002B0878"/>
    <w:rsid w:val="002B1475"/>
    <w:rsid w:val="002C3C6E"/>
    <w:rsid w:val="002D6F05"/>
    <w:rsid w:val="002E4776"/>
    <w:rsid w:val="002E4A92"/>
    <w:rsid w:val="002E6795"/>
    <w:rsid w:val="002F51B0"/>
    <w:rsid w:val="00300ADF"/>
    <w:rsid w:val="00314518"/>
    <w:rsid w:val="0032797D"/>
    <w:rsid w:val="00342E90"/>
    <w:rsid w:val="00344F1E"/>
    <w:rsid w:val="00352C3D"/>
    <w:rsid w:val="00353461"/>
    <w:rsid w:val="00353DD8"/>
    <w:rsid w:val="003719A1"/>
    <w:rsid w:val="00372801"/>
    <w:rsid w:val="003728C9"/>
    <w:rsid w:val="003A5254"/>
    <w:rsid w:val="003A62A1"/>
    <w:rsid w:val="003B1C21"/>
    <w:rsid w:val="003D66FA"/>
    <w:rsid w:val="003F39D0"/>
    <w:rsid w:val="003F54C0"/>
    <w:rsid w:val="00400310"/>
    <w:rsid w:val="0040042A"/>
    <w:rsid w:val="004040EA"/>
    <w:rsid w:val="00407A5F"/>
    <w:rsid w:val="00420629"/>
    <w:rsid w:val="00434A00"/>
    <w:rsid w:val="0043591D"/>
    <w:rsid w:val="004406EE"/>
    <w:rsid w:val="004505C4"/>
    <w:rsid w:val="004565B6"/>
    <w:rsid w:val="00456F5D"/>
    <w:rsid w:val="0046439A"/>
    <w:rsid w:val="00467770"/>
    <w:rsid w:val="00473519"/>
    <w:rsid w:val="00476384"/>
    <w:rsid w:val="004841B9"/>
    <w:rsid w:val="00484217"/>
    <w:rsid w:val="004874E3"/>
    <w:rsid w:val="00494B66"/>
    <w:rsid w:val="004A5A2C"/>
    <w:rsid w:val="004B1408"/>
    <w:rsid w:val="004B58D0"/>
    <w:rsid w:val="004C612D"/>
    <w:rsid w:val="004E3B7A"/>
    <w:rsid w:val="005014DA"/>
    <w:rsid w:val="005027B7"/>
    <w:rsid w:val="00510AAA"/>
    <w:rsid w:val="005122C2"/>
    <w:rsid w:val="00512F3B"/>
    <w:rsid w:val="00513A38"/>
    <w:rsid w:val="00515AD2"/>
    <w:rsid w:val="00520E9E"/>
    <w:rsid w:val="00521E5C"/>
    <w:rsid w:val="00531566"/>
    <w:rsid w:val="005377CE"/>
    <w:rsid w:val="00542DF7"/>
    <w:rsid w:val="00546C86"/>
    <w:rsid w:val="00552402"/>
    <w:rsid w:val="00557507"/>
    <w:rsid w:val="0056270C"/>
    <w:rsid w:val="00565A88"/>
    <w:rsid w:val="00570F2B"/>
    <w:rsid w:val="0057382A"/>
    <w:rsid w:val="00574A91"/>
    <w:rsid w:val="00574C2E"/>
    <w:rsid w:val="00574EF2"/>
    <w:rsid w:val="00582570"/>
    <w:rsid w:val="00584CEA"/>
    <w:rsid w:val="0059244C"/>
    <w:rsid w:val="0059486B"/>
    <w:rsid w:val="005966FF"/>
    <w:rsid w:val="005A2346"/>
    <w:rsid w:val="005A54F6"/>
    <w:rsid w:val="005B16D9"/>
    <w:rsid w:val="005B4489"/>
    <w:rsid w:val="005B696A"/>
    <w:rsid w:val="005C0A7C"/>
    <w:rsid w:val="005C2ECF"/>
    <w:rsid w:val="005C3A23"/>
    <w:rsid w:val="005D30F6"/>
    <w:rsid w:val="005D5EEF"/>
    <w:rsid w:val="005E2211"/>
    <w:rsid w:val="006024FD"/>
    <w:rsid w:val="0062125F"/>
    <w:rsid w:val="00624833"/>
    <w:rsid w:val="006253C1"/>
    <w:rsid w:val="00631E9E"/>
    <w:rsid w:val="006430A4"/>
    <w:rsid w:val="00647376"/>
    <w:rsid w:val="00654E37"/>
    <w:rsid w:val="006612A2"/>
    <w:rsid w:val="00671260"/>
    <w:rsid w:val="006758B8"/>
    <w:rsid w:val="00677A6F"/>
    <w:rsid w:val="00686C3C"/>
    <w:rsid w:val="006878C4"/>
    <w:rsid w:val="006951C0"/>
    <w:rsid w:val="006C04F3"/>
    <w:rsid w:val="006C2E7C"/>
    <w:rsid w:val="006D0C03"/>
    <w:rsid w:val="006D4C5E"/>
    <w:rsid w:val="006D53FA"/>
    <w:rsid w:val="006E09D8"/>
    <w:rsid w:val="006E272E"/>
    <w:rsid w:val="006F0EAF"/>
    <w:rsid w:val="007100F2"/>
    <w:rsid w:val="00725794"/>
    <w:rsid w:val="0074487E"/>
    <w:rsid w:val="00763838"/>
    <w:rsid w:val="00770BA8"/>
    <w:rsid w:val="00774D6C"/>
    <w:rsid w:val="00783F2F"/>
    <w:rsid w:val="007965A6"/>
    <w:rsid w:val="007A72BF"/>
    <w:rsid w:val="007A7DFD"/>
    <w:rsid w:val="007B3844"/>
    <w:rsid w:val="007D6C38"/>
    <w:rsid w:val="007E0BB3"/>
    <w:rsid w:val="007F0B51"/>
    <w:rsid w:val="00800C30"/>
    <w:rsid w:val="00803D5B"/>
    <w:rsid w:val="00806CA1"/>
    <w:rsid w:val="00810F2A"/>
    <w:rsid w:val="00812ADE"/>
    <w:rsid w:val="00814036"/>
    <w:rsid w:val="00814374"/>
    <w:rsid w:val="00822899"/>
    <w:rsid w:val="00826B5B"/>
    <w:rsid w:val="00840E60"/>
    <w:rsid w:val="00846FCF"/>
    <w:rsid w:val="008506CE"/>
    <w:rsid w:val="008535C4"/>
    <w:rsid w:val="00857079"/>
    <w:rsid w:val="0085711A"/>
    <w:rsid w:val="00863CB0"/>
    <w:rsid w:val="008860FB"/>
    <w:rsid w:val="0088724E"/>
    <w:rsid w:val="008A41E2"/>
    <w:rsid w:val="008A4DB4"/>
    <w:rsid w:val="008A5DA5"/>
    <w:rsid w:val="008A61B3"/>
    <w:rsid w:val="008B0A41"/>
    <w:rsid w:val="008B1AD9"/>
    <w:rsid w:val="008B7F69"/>
    <w:rsid w:val="008C1FAE"/>
    <w:rsid w:val="008D2E5E"/>
    <w:rsid w:val="008D30BC"/>
    <w:rsid w:val="008E0BE4"/>
    <w:rsid w:val="008E4035"/>
    <w:rsid w:val="008E57B5"/>
    <w:rsid w:val="008E7252"/>
    <w:rsid w:val="008F124B"/>
    <w:rsid w:val="008F34C5"/>
    <w:rsid w:val="00901B44"/>
    <w:rsid w:val="009071AB"/>
    <w:rsid w:val="0091176F"/>
    <w:rsid w:val="00911C92"/>
    <w:rsid w:val="00926ADC"/>
    <w:rsid w:val="009310FD"/>
    <w:rsid w:val="00954989"/>
    <w:rsid w:val="0095683D"/>
    <w:rsid w:val="00962ABA"/>
    <w:rsid w:val="00971971"/>
    <w:rsid w:val="00972D69"/>
    <w:rsid w:val="0097349F"/>
    <w:rsid w:val="00973E1E"/>
    <w:rsid w:val="00983C61"/>
    <w:rsid w:val="00994464"/>
    <w:rsid w:val="009962B4"/>
    <w:rsid w:val="009B2763"/>
    <w:rsid w:val="009C33CF"/>
    <w:rsid w:val="009C4B35"/>
    <w:rsid w:val="009C5D6E"/>
    <w:rsid w:val="009D03D3"/>
    <w:rsid w:val="009D0A41"/>
    <w:rsid w:val="009D5175"/>
    <w:rsid w:val="009D6689"/>
    <w:rsid w:val="009E5255"/>
    <w:rsid w:val="009E7DFD"/>
    <w:rsid w:val="009F32DD"/>
    <w:rsid w:val="009F5210"/>
    <w:rsid w:val="00A0219F"/>
    <w:rsid w:val="00A03C45"/>
    <w:rsid w:val="00A06067"/>
    <w:rsid w:val="00A07B9D"/>
    <w:rsid w:val="00A14455"/>
    <w:rsid w:val="00A146E6"/>
    <w:rsid w:val="00A16D89"/>
    <w:rsid w:val="00A22F5D"/>
    <w:rsid w:val="00A231F2"/>
    <w:rsid w:val="00A2606A"/>
    <w:rsid w:val="00A329B9"/>
    <w:rsid w:val="00A344AF"/>
    <w:rsid w:val="00A4402D"/>
    <w:rsid w:val="00A474A4"/>
    <w:rsid w:val="00A656BC"/>
    <w:rsid w:val="00A73F48"/>
    <w:rsid w:val="00A75115"/>
    <w:rsid w:val="00A81FD2"/>
    <w:rsid w:val="00A84E49"/>
    <w:rsid w:val="00A92873"/>
    <w:rsid w:val="00A95327"/>
    <w:rsid w:val="00A96B6E"/>
    <w:rsid w:val="00AA5CE3"/>
    <w:rsid w:val="00AB7283"/>
    <w:rsid w:val="00AC041F"/>
    <w:rsid w:val="00AC115B"/>
    <w:rsid w:val="00AC692B"/>
    <w:rsid w:val="00AC7020"/>
    <w:rsid w:val="00AD0472"/>
    <w:rsid w:val="00AD0E7A"/>
    <w:rsid w:val="00AD1357"/>
    <w:rsid w:val="00AD6CAD"/>
    <w:rsid w:val="00AE587C"/>
    <w:rsid w:val="00B11A19"/>
    <w:rsid w:val="00B14A1F"/>
    <w:rsid w:val="00B15B3F"/>
    <w:rsid w:val="00B202C5"/>
    <w:rsid w:val="00B2493B"/>
    <w:rsid w:val="00B30686"/>
    <w:rsid w:val="00B31069"/>
    <w:rsid w:val="00B42805"/>
    <w:rsid w:val="00B45243"/>
    <w:rsid w:val="00B46CD3"/>
    <w:rsid w:val="00B54179"/>
    <w:rsid w:val="00B60611"/>
    <w:rsid w:val="00B60897"/>
    <w:rsid w:val="00B6409D"/>
    <w:rsid w:val="00B75254"/>
    <w:rsid w:val="00B83A74"/>
    <w:rsid w:val="00B9237C"/>
    <w:rsid w:val="00B93575"/>
    <w:rsid w:val="00BA10D5"/>
    <w:rsid w:val="00BA4709"/>
    <w:rsid w:val="00BA67A7"/>
    <w:rsid w:val="00BA6F91"/>
    <w:rsid w:val="00BB28F1"/>
    <w:rsid w:val="00BC05CA"/>
    <w:rsid w:val="00BC2448"/>
    <w:rsid w:val="00BC4620"/>
    <w:rsid w:val="00BC7A73"/>
    <w:rsid w:val="00BD1E0A"/>
    <w:rsid w:val="00BF47EE"/>
    <w:rsid w:val="00BF7013"/>
    <w:rsid w:val="00C028BA"/>
    <w:rsid w:val="00C05388"/>
    <w:rsid w:val="00C20458"/>
    <w:rsid w:val="00C20FE5"/>
    <w:rsid w:val="00C35D62"/>
    <w:rsid w:val="00C3757E"/>
    <w:rsid w:val="00C41923"/>
    <w:rsid w:val="00C43D5D"/>
    <w:rsid w:val="00C441D6"/>
    <w:rsid w:val="00C45BA1"/>
    <w:rsid w:val="00C5026D"/>
    <w:rsid w:val="00C538FF"/>
    <w:rsid w:val="00C66BD5"/>
    <w:rsid w:val="00C66C90"/>
    <w:rsid w:val="00C74009"/>
    <w:rsid w:val="00C75D0F"/>
    <w:rsid w:val="00C916E9"/>
    <w:rsid w:val="00C92606"/>
    <w:rsid w:val="00C95E83"/>
    <w:rsid w:val="00CA0E4E"/>
    <w:rsid w:val="00CA3772"/>
    <w:rsid w:val="00CC2BEE"/>
    <w:rsid w:val="00CD7F5B"/>
    <w:rsid w:val="00CE480A"/>
    <w:rsid w:val="00CF1B2C"/>
    <w:rsid w:val="00D01096"/>
    <w:rsid w:val="00D0720C"/>
    <w:rsid w:val="00D11CA3"/>
    <w:rsid w:val="00D14496"/>
    <w:rsid w:val="00D14881"/>
    <w:rsid w:val="00D1512B"/>
    <w:rsid w:val="00D23EF3"/>
    <w:rsid w:val="00D304BB"/>
    <w:rsid w:val="00D327AC"/>
    <w:rsid w:val="00D44CB4"/>
    <w:rsid w:val="00D50804"/>
    <w:rsid w:val="00D5512B"/>
    <w:rsid w:val="00D64725"/>
    <w:rsid w:val="00D94699"/>
    <w:rsid w:val="00D952ED"/>
    <w:rsid w:val="00DA4357"/>
    <w:rsid w:val="00DA55C5"/>
    <w:rsid w:val="00DB3C8F"/>
    <w:rsid w:val="00DB3ED6"/>
    <w:rsid w:val="00DC4C4C"/>
    <w:rsid w:val="00DC7C4A"/>
    <w:rsid w:val="00DD1DEE"/>
    <w:rsid w:val="00DE385F"/>
    <w:rsid w:val="00DF4058"/>
    <w:rsid w:val="00DF47BA"/>
    <w:rsid w:val="00DF4E51"/>
    <w:rsid w:val="00DF604F"/>
    <w:rsid w:val="00E073FA"/>
    <w:rsid w:val="00E1255F"/>
    <w:rsid w:val="00E135BC"/>
    <w:rsid w:val="00E31A75"/>
    <w:rsid w:val="00E321E6"/>
    <w:rsid w:val="00E406A2"/>
    <w:rsid w:val="00E46323"/>
    <w:rsid w:val="00E53CDA"/>
    <w:rsid w:val="00E56E3E"/>
    <w:rsid w:val="00E60BE2"/>
    <w:rsid w:val="00E90C6A"/>
    <w:rsid w:val="00E97C00"/>
    <w:rsid w:val="00EA7A04"/>
    <w:rsid w:val="00EB2041"/>
    <w:rsid w:val="00EB3B4F"/>
    <w:rsid w:val="00EC003B"/>
    <w:rsid w:val="00EC5D7B"/>
    <w:rsid w:val="00EC6050"/>
    <w:rsid w:val="00F12A85"/>
    <w:rsid w:val="00F17192"/>
    <w:rsid w:val="00F407DE"/>
    <w:rsid w:val="00F51090"/>
    <w:rsid w:val="00F5321F"/>
    <w:rsid w:val="00F54E08"/>
    <w:rsid w:val="00F67730"/>
    <w:rsid w:val="00F744F3"/>
    <w:rsid w:val="00F747EA"/>
    <w:rsid w:val="00F812DB"/>
    <w:rsid w:val="00F84657"/>
    <w:rsid w:val="00F97971"/>
    <w:rsid w:val="00FA1EC1"/>
    <w:rsid w:val="00FA4CF1"/>
    <w:rsid w:val="00FE242E"/>
    <w:rsid w:val="00FF201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AD2"/>
    <w:rPr>
      <w:sz w:val="28"/>
      <w:szCs w:val="24"/>
      <w:lang w:val="vi-V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15AD2"/>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515AD2"/>
    <w:pPr>
      <w:tabs>
        <w:tab w:val="center" w:pos="4320"/>
        <w:tab w:val="right" w:pos="8640"/>
      </w:tabs>
    </w:pPr>
  </w:style>
  <w:style w:type="character" w:customStyle="1" w:styleId="HeaderChar">
    <w:name w:val="Header Char"/>
    <w:basedOn w:val="DefaultParagraphFont"/>
    <w:link w:val="Header"/>
    <w:uiPriority w:val="99"/>
    <w:locked/>
    <w:rsid w:val="00515AD2"/>
    <w:rPr>
      <w:rFonts w:ascii=".VnArial Narrow" w:hAnsi=".VnArial Narrow" w:cs="Times New Roman"/>
      <w:sz w:val="24"/>
      <w:szCs w:val="24"/>
      <w:lang w:val="en-US"/>
    </w:rPr>
  </w:style>
  <w:style w:type="paragraph" w:styleId="Footer">
    <w:name w:val="footer"/>
    <w:basedOn w:val="Normal"/>
    <w:link w:val="FooterChar"/>
    <w:uiPriority w:val="99"/>
    <w:rsid w:val="00515AD2"/>
    <w:pPr>
      <w:tabs>
        <w:tab w:val="center" w:pos="4320"/>
        <w:tab w:val="right" w:pos="8640"/>
      </w:tabs>
    </w:pPr>
  </w:style>
  <w:style w:type="character" w:customStyle="1" w:styleId="FooterChar">
    <w:name w:val="Footer Char"/>
    <w:basedOn w:val="DefaultParagraphFont"/>
    <w:link w:val="Footer"/>
    <w:uiPriority w:val="99"/>
    <w:locked/>
    <w:rsid w:val="00515AD2"/>
    <w:rPr>
      <w:rFonts w:ascii=".VnArial Narrow" w:hAnsi=".VnArial Narrow" w:cs="Times New Roman"/>
      <w:sz w:val="24"/>
      <w:szCs w:val="24"/>
      <w:lang w:val="en-US"/>
    </w:rPr>
  </w:style>
  <w:style w:type="paragraph" w:styleId="ListParagraph">
    <w:name w:val="List Paragraph"/>
    <w:basedOn w:val="Normal"/>
    <w:uiPriority w:val="99"/>
    <w:qFormat/>
    <w:rsid w:val="00F67730"/>
    <w:pPr>
      <w:ind w:left="720"/>
      <w:contextualSpacing/>
    </w:pPr>
    <w:rPr>
      <w:rFonts w:eastAsia="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1905</Words>
  <Characters>10861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KỲ THI KHẢO SÁT CHẤT LƯỢNG LỚP 12 </dc:title>
  <dc:subject/>
  <dc:creator>MyPC</dc:creator>
  <cp:keywords/>
  <dc:description/>
  <cp:lastModifiedBy>Admin</cp:lastModifiedBy>
  <cp:revision>2</cp:revision>
  <cp:lastPrinted>2024-01-05T02:22:00Z</cp:lastPrinted>
  <dcterms:created xsi:type="dcterms:W3CDTF">2024-01-05T02:23:00Z</dcterms:created>
  <dcterms:modified xsi:type="dcterms:W3CDTF">2024-01-05T02:23:00Z</dcterms:modified>
</cp:coreProperties>
</file>